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CCCA86" w14:textId="698195CC" w:rsidR="002F1B64" w:rsidRPr="00EE76A9" w:rsidRDefault="002F1B64" w:rsidP="002F1B64">
      <w:pPr>
        <w:pStyle w:val="Header"/>
        <w:tabs>
          <w:tab w:val="right" w:pos="9639"/>
        </w:tabs>
        <w:rPr>
          <w:bCs/>
          <w:i/>
          <w:noProof w:val="0"/>
          <w:sz w:val="32"/>
          <w:lang w:val="en-GB"/>
        </w:rPr>
      </w:pPr>
      <w:bookmarkStart w:id="0" w:name="OLE_LINK5"/>
      <w:bookmarkStart w:id="1" w:name="OLE_LINK6"/>
      <w:r w:rsidRPr="007B7496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7B7496">
        <w:rPr>
          <w:bCs/>
          <w:noProof w:val="0"/>
          <w:sz w:val="24"/>
          <w:lang w:val="en-GB"/>
        </w:rPr>
        <w:t xml:space="preserve">SG-RAN </w:t>
      </w:r>
      <w:r w:rsidRPr="000A4D7C">
        <w:rPr>
          <w:noProof w:val="0"/>
          <w:sz w:val="24"/>
          <w:lang w:val="en-GB"/>
        </w:rPr>
        <w:t>WG</w:t>
      </w:r>
      <w:r w:rsidR="0004189A">
        <w:rPr>
          <w:noProof w:val="0"/>
          <w:sz w:val="24"/>
          <w:lang w:val="en-GB"/>
        </w:rPr>
        <w:t>1#90</w:t>
      </w:r>
      <w:r w:rsidRPr="007B7496">
        <w:rPr>
          <w:bCs/>
          <w:noProof w:val="0"/>
          <w:sz w:val="24"/>
          <w:lang w:val="en-GB"/>
        </w:rPr>
        <w:tab/>
      </w:r>
      <w:r w:rsidRPr="00920577">
        <w:rPr>
          <w:rFonts w:hint="eastAsia"/>
          <w:bCs/>
          <w:noProof w:val="0"/>
          <w:sz w:val="24"/>
          <w:lang w:val="en-GB" w:eastAsia="ja-JP"/>
        </w:rPr>
        <w:t>R</w:t>
      </w:r>
      <w:r w:rsidRPr="00920577">
        <w:rPr>
          <w:bCs/>
          <w:noProof w:val="0"/>
          <w:sz w:val="24"/>
          <w:lang w:val="en-GB" w:eastAsia="ja-JP"/>
        </w:rPr>
        <w:t>1</w:t>
      </w:r>
      <w:r w:rsidRPr="00920577">
        <w:rPr>
          <w:rFonts w:hint="eastAsia"/>
          <w:bCs/>
          <w:noProof w:val="0"/>
          <w:sz w:val="24"/>
          <w:lang w:val="en-GB" w:eastAsia="ja-JP"/>
        </w:rPr>
        <w:t>-</w:t>
      </w:r>
      <w:r w:rsidRPr="00920577">
        <w:rPr>
          <w:bCs/>
          <w:noProof w:val="0"/>
          <w:sz w:val="24"/>
          <w:lang w:val="en-GB" w:eastAsia="ja-JP"/>
        </w:rPr>
        <w:t>17</w:t>
      </w:r>
      <w:r w:rsidR="0004189A" w:rsidRPr="00920577">
        <w:rPr>
          <w:bCs/>
          <w:noProof w:val="0"/>
          <w:sz w:val="24"/>
          <w:lang w:val="en-GB" w:eastAsia="ja-JP"/>
        </w:rPr>
        <w:t>1</w:t>
      </w:r>
      <w:r w:rsidR="00920577">
        <w:rPr>
          <w:bCs/>
          <w:noProof w:val="0"/>
          <w:sz w:val="24"/>
          <w:lang w:val="en-GB" w:eastAsia="ja-JP"/>
        </w:rPr>
        <w:t>4077</w:t>
      </w:r>
    </w:p>
    <w:bookmarkEnd w:id="0"/>
    <w:bookmarkEnd w:id="1"/>
    <w:p w14:paraId="67825430" w14:textId="13F9D36E" w:rsidR="002F1B64" w:rsidRPr="00461210" w:rsidRDefault="0004189A" w:rsidP="002F1B64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 xml:space="preserve">Prague, </w:t>
      </w:r>
      <w:r w:rsidRPr="0004189A">
        <w:rPr>
          <w:noProof w:val="0"/>
          <w:sz w:val="24"/>
          <w:lang w:val="en-GB"/>
        </w:rPr>
        <w:t>Czech Republic, 21</w:t>
      </w:r>
      <w:r w:rsidRPr="0004189A">
        <w:rPr>
          <w:noProof w:val="0"/>
          <w:sz w:val="24"/>
          <w:vertAlign w:val="superscript"/>
          <w:lang w:val="en-GB"/>
        </w:rPr>
        <w:t>st</w:t>
      </w:r>
      <w:r>
        <w:rPr>
          <w:noProof w:val="0"/>
          <w:sz w:val="24"/>
          <w:lang w:val="en-GB"/>
        </w:rPr>
        <w:t xml:space="preserve"> </w:t>
      </w:r>
      <w:r w:rsidRPr="0004189A">
        <w:rPr>
          <w:noProof w:val="0"/>
          <w:sz w:val="24"/>
          <w:lang w:val="en-GB"/>
        </w:rPr>
        <w:t>– 25</w:t>
      </w:r>
      <w:r w:rsidRPr="0004189A">
        <w:rPr>
          <w:noProof w:val="0"/>
          <w:sz w:val="24"/>
          <w:vertAlign w:val="superscript"/>
          <w:lang w:val="en-GB"/>
        </w:rPr>
        <w:t>th</w:t>
      </w:r>
      <w:r>
        <w:rPr>
          <w:noProof w:val="0"/>
          <w:sz w:val="24"/>
          <w:lang w:val="en-GB"/>
        </w:rPr>
        <w:t xml:space="preserve"> </w:t>
      </w:r>
      <w:r w:rsidRPr="0004189A">
        <w:rPr>
          <w:noProof w:val="0"/>
          <w:sz w:val="24"/>
          <w:lang w:val="en-GB"/>
        </w:rPr>
        <w:t>August 2017</w:t>
      </w:r>
    </w:p>
    <w:p w14:paraId="0DE4A9A8" w14:textId="77777777" w:rsidR="002F1B64" w:rsidRPr="007B7496" w:rsidRDefault="002F1B64" w:rsidP="002F1B64">
      <w:pPr>
        <w:pStyle w:val="Header"/>
        <w:rPr>
          <w:bCs/>
          <w:noProof w:val="0"/>
          <w:sz w:val="24"/>
          <w:lang w:val="en-GB" w:eastAsia="ja-JP"/>
        </w:rPr>
      </w:pPr>
    </w:p>
    <w:p w14:paraId="184D3AF2" w14:textId="071F4190" w:rsidR="002F1B64" w:rsidRPr="007B7496" w:rsidRDefault="002F1B64" w:rsidP="002F1B64">
      <w:pPr>
        <w:pStyle w:val="CRCoverPage"/>
        <w:rPr>
          <w:rFonts w:cs="Arial"/>
          <w:b/>
          <w:bCs/>
          <w:sz w:val="24"/>
          <w:lang w:eastAsia="ja-JP"/>
        </w:rPr>
      </w:pPr>
      <w:r w:rsidRPr="00464589">
        <w:rPr>
          <w:rFonts w:cs="Arial"/>
          <w:b/>
          <w:bCs/>
          <w:sz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 w:rsidR="00EF6E2E">
        <w:rPr>
          <w:rFonts w:cs="Arial"/>
          <w:b/>
          <w:bCs/>
          <w:sz w:val="24"/>
        </w:rPr>
        <w:t>6.1.3.2.2.3</w:t>
      </w:r>
    </w:p>
    <w:p w14:paraId="65DB1022" w14:textId="17CD968C" w:rsidR="002F1B64" w:rsidRPr="00F174DB" w:rsidRDefault="002F1B64" w:rsidP="002F1B6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3" w:name="OLE_LINK1"/>
      <w:bookmarkStart w:id="4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</w:t>
      </w:r>
      <w:bookmarkEnd w:id="3"/>
      <w:bookmarkEnd w:id="4"/>
      <w:r>
        <w:rPr>
          <w:rFonts w:ascii="Arial" w:hAnsi="Arial" w:cs="Arial"/>
          <w:b/>
          <w:bCs/>
          <w:sz w:val="24"/>
        </w:rPr>
        <w:t xml:space="preserve">, </w:t>
      </w:r>
      <w:r w:rsidR="0004189A">
        <w:rPr>
          <w:rFonts w:ascii="Arial" w:hAnsi="Arial" w:cs="Arial"/>
          <w:b/>
          <w:bCs/>
          <w:sz w:val="24"/>
        </w:rPr>
        <w:t>Nokia</w:t>
      </w:r>
      <w:r>
        <w:rPr>
          <w:rFonts w:ascii="Arial" w:hAnsi="Arial" w:cs="Arial"/>
          <w:b/>
          <w:bCs/>
          <w:sz w:val="24"/>
        </w:rPr>
        <w:t xml:space="preserve"> Shanghai Bell </w:t>
      </w:r>
    </w:p>
    <w:p w14:paraId="6C17C0E9" w14:textId="5CEDB19A" w:rsidR="002F1B64" w:rsidRPr="0016316A" w:rsidRDefault="002F1B64" w:rsidP="002F1B64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740D17">
        <w:rPr>
          <w:rFonts w:ascii="Arial" w:hAnsi="Arial" w:cs="Arial"/>
          <w:b/>
          <w:bCs/>
          <w:sz w:val="24"/>
        </w:rPr>
        <w:t>Long PUCCH over multiple slots</w:t>
      </w:r>
    </w:p>
    <w:p w14:paraId="3F1AFA8D" w14:textId="77777777" w:rsidR="002F1B64" w:rsidRPr="007B7496" w:rsidRDefault="002F1B64" w:rsidP="002F1B64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219CFE66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60EF70B6" w14:textId="041A6A61" w:rsidR="00766749" w:rsidRPr="00C66951" w:rsidRDefault="00C66951" w:rsidP="00C66951">
      <w:pPr>
        <w:overflowPunct/>
        <w:autoSpaceDE/>
        <w:autoSpaceDN/>
        <w:adjustRightInd/>
        <w:spacing w:after="120" w:line="259" w:lineRule="auto"/>
        <w:jc w:val="both"/>
        <w:textAlignment w:val="auto"/>
        <w:rPr>
          <w:rFonts w:asciiTheme="minorHAnsi" w:eastAsiaTheme="minorHAnsi" w:hAnsiTheme="minorHAnsi" w:cstheme="minorBidi"/>
          <w:bCs/>
          <w:sz w:val="22"/>
          <w:szCs w:val="22"/>
          <w:lang w:val="en-US"/>
        </w:rPr>
      </w:pPr>
      <w:r w:rsidRPr="00B96259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  <w:t xml:space="preserve">During the NR Study Item, RAN1 has established requirements and scenarios for NR </w:t>
      </w:r>
      <w:r w:rsidR="00F919B3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  <w:fldChar w:fldCharType="begin"/>
      </w:r>
      <w:r w:rsidR="00F919B3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  <w:instrText xml:space="preserve"> REF _Ref471391198 \r \h </w:instrText>
      </w:r>
      <w:r w:rsidR="00F919B3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</w:r>
      <w:r w:rsidR="00F919B3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  <w:fldChar w:fldCharType="separate"/>
      </w:r>
      <w:r w:rsidR="00F919B3">
        <w:rPr>
          <w:rFonts w:asciiTheme="minorHAnsi" w:eastAsiaTheme="minorHAnsi" w:hAnsiTheme="minorHAnsi" w:cstheme="minorBidi" w:hint="cs"/>
          <w:bCs/>
          <w:sz w:val="22"/>
          <w:szCs w:val="22"/>
          <w:cs/>
          <w:lang w:val="en-US"/>
        </w:rPr>
        <w:t>‎</w:t>
      </w:r>
      <w:r w:rsidR="00F919B3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  <w:t>[1]</w:t>
      </w:r>
      <w:r w:rsidR="00F919B3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  <w:fldChar w:fldCharType="end"/>
      </w:r>
      <w:r w:rsidRPr="00B96259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  <w:t xml:space="preserve"> and has identified technology components that are needed to standardize the NR system</w:t>
      </w:r>
      <w:r w:rsidR="00F919B3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  <w:t xml:space="preserve"> </w:t>
      </w:r>
      <w:r w:rsidR="00F919B3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  <w:fldChar w:fldCharType="begin"/>
      </w:r>
      <w:r w:rsidR="00F919B3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  <w:instrText xml:space="preserve"> REF _Ref489368406 \r \h </w:instrText>
      </w:r>
      <w:r w:rsidR="00F919B3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</w:r>
      <w:r w:rsidR="00F919B3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  <w:fldChar w:fldCharType="separate"/>
      </w:r>
      <w:r w:rsidR="00F919B3">
        <w:rPr>
          <w:rFonts w:asciiTheme="minorHAnsi" w:eastAsiaTheme="minorHAnsi" w:hAnsiTheme="minorHAnsi" w:cstheme="minorBidi" w:hint="cs"/>
          <w:bCs/>
          <w:sz w:val="22"/>
          <w:szCs w:val="22"/>
          <w:cs/>
          <w:lang w:val="en-US"/>
        </w:rPr>
        <w:t>‎</w:t>
      </w:r>
      <w:r w:rsidR="00F919B3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  <w:t>[2]</w:t>
      </w:r>
      <w:r w:rsidR="00F919B3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  <w:fldChar w:fldCharType="end"/>
      </w:r>
      <w:r w:rsidRPr="00B96259">
        <w:rPr>
          <w:rFonts w:asciiTheme="minorHAnsi" w:eastAsiaTheme="minorHAnsi" w:hAnsiTheme="minorHAnsi" w:cstheme="minorBidi"/>
          <w:bCs/>
          <w:sz w:val="22"/>
          <w:szCs w:val="22"/>
          <w:lang w:val="en-US"/>
        </w:rPr>
        <w:t>. The objective of the work item phase is to specify the NR functionalities for enhanced mobile broadband (eMBB) and ultra-reliable low latency communications (URLLC) considering frequency ranges up to 52.6 GHz and considering forward compatibility and introduction of new technology components for new use cases.</w:t>
      </w:r>
    </w:p>
    <w:p w14:paraId="032EF5CF" w14:textId="55AEBBD6" w:rsidR="00766749" w:rsidRDefault="00F919B3" w:rsidP="00C66951">
      <w:pPr>
        <w:spacing w:after="120"/>
        <w:jc w:val="both"/>
        <w:rPr>
          <w:bCs/>
        </w:rPr>
      </w:pPr>
      <w:r>
        <w:rPr>
          <w:bCs/>
        </w:rPr>
        <w:t xml:space="preserve">In RAN1#87 </w:t>
      </w:r>
      <w:r>
        <w:rPr>
          <w:bCs/>
        </w:rPr>
        <w:fldChar w:fldCharType="begin"/>
      </w:r>
      <w:r>
        <w:rPr>
          <w:bCs/>
        </w:rPr>
        <w:instrText xml:space="preserve"> REF _Ref484777763 \r \h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  <w:cs/>
        </w:rPr>
        <w:t>‎</w:t>
      </w:r>
      <w:r>
        <w:rPr>
          <w:bCs/>
        </w:rPr>
        <w:t>[3]</w:t>
      </w:r>
      <w:r>
        <w:rPr>
          <w:bCs/>
        </w:rPr>
        <w:fldChar w:fldCharType="end"/>
      </w:r>
      <w:r w:rsidR="00766749">
        <w:rPr>
          <w:bCs/>
        </w:rPr>
        <w:t>, t</w:t>
      </w:r>
      <w:r>
        <w:rPr>
          <w:bCs/>
        </w:rPr>
        <w:t>he following agreement was made:</w:t>
      </w:r>
    </w:p>
    <w:p w14:paraId="332437CB" w14:textId="140E49B9" w:rsidR="00766749" w:rsidRDefault="00766749" w:rsidP="00766749">
      <w:pPr>
        <w:spacing w:after="120"/>
        <w:jc w:val="both"/>
        <w:rPr>
          <w:bCs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FB6D16" wp14:editId="5A94A86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DBA88CD" w14:textId="77777777" w:rsidR="00766749" w:rsidRPr="00766749" w:rsidRDefault="00766749" w:rsidP="00766749">
                            <w:pPr>
                              <w:spacing w:after="120"/>
                              <w:jc w:val="both"/>
                              <w:rPr>
                                <w:bCs/>
                              </w:rPr>
                            </w:pPr>
                            <w:r w:rsidRPr="00766749">
                              <w:rPr>
                                <w:bCs/>
                                <w:highlight w:val="green"/>
                              </w:rPr>
                              <w:t>Agreements:</w:t>
                            </w:r>
                            <w:r w:rsidRPr="00766749">
                              <w:rPr>
                                <w:bCs/>
                              </w:rPr>
                              <w:t xml:space="preserve"> </w:t>
                            </w:r>
                          </w:p>
                          <w:p w14:paraId="381EF405" w14:textId="77777777" w:rsidR="00766749" w:rsidRPr="00766749" w:rsidRDefault="00766749" w:rsidP="00766749">
                            <w:pPr>
                              <w:spacing w:after="120"/>
                              <w:jc w:val="both"/>
                              <w:rPr>
                                <w:bCs/>
                              </w:rPr>
                            </w:pPr>
                            <w:r w:rsidRPr="00766749">
                              <w:rPr>
                                <w:bCs/>
                              </w:rPr>
                              <w:t>•</w:t>
                            </w:r>
                            <w:r w:rsidRPr="00766749">
                              <w:rPr>
                                <w:bCs/>
                              </w:rPr>
                              <w:tab/>
                              <w:t>A UCI carried by long duration UL control channel at least with low PAPR design can be transmitted in one slot or multiple slots</w:t>
                            </w:r>
                          </w:p>
                          <w:p w14:paraId="16842B9A" w14:textId="77777777" w:rsidR="00766749" w:rsidRPr="00766749" w:rsidRDefault="00766749" w:rsidP="00766749">
                            <w:pPr>
                              <w:spacing w:after="120"/>
                              <w:jc w:val="both"/>
                              <w:rPr>
                                <w:bCs/>
                              </w:rPr>
                            </w:pPr>
                            <w:r w:rsidRPr="00766749">
                              <w:rPr>
                                <w:bCs/>
                              </w:rPr>
                              <w:t>–</w:t>
                            </w:r>
                            <w:r w:rsidRPr="00766749">
                              <w:rPr>
                                <w:bCs/>
                              </w:rPr>
                              <w:tab/>
                              <w:t>Transmission across multiple slots should allow a total duration of [1] ms at least for some cases</w:t>
                            </w:r>
                          </w:p>
                          <w:p w14:paraId="678966DE" w14:textId="77777777" w:rsidR="00766749" w:rsidRPr="00766749" w:rsidRDefault="00766749" w:rsidP="00766749">
                            <w:pPr>
                              <w:spacing w:after="120"/>
                              <w:jc w:val="both"/>
                              <w:rPr>
                                <w:bCs/>
                              </w:rPr>
                            </w:pPr>
                            <w:r w:rsidRPr="00766749">
                              <w:rPr>
                                <w:bCs/>
                              </w:rPr>
                              <w:t>•</w:t>
                            </w:r>
                            <w:r w:rsidRPr="00766749">
                              <w:rPr>
                                <w:bCs/>
                              </w:rPr>
                              <w:tab/>
                              <w:t>FFS: more than [1] ms at least for some cases</w:t>
                            </w:r>
                          </w:p>
                          <w:p w14:paraId="1D3C4E22" w14:textId="77777777" w:rsidR="00766749" w:rsidRPr="00500C73" w:rsidRDefault="00766749" w:rsidP="00500C73">
                            <w:pPr>
                              <w:spacing w:after="120"/>
                              <w:jc w:val="both"/>
                              <w:rPr>
                                <w:bCs/>
                              </w:rPr>
                            </w:pPr>
                            <w:r w:rsidRPr="00766749">
                              <w:rPr>
                                <w:bCs/>
                              </w:rPr>
                              <w:t>–</w:t>
                            </w:r>
                            <w:r w:rsidRPr="00766749">
                              <w:rPr>
                                <w:bCs/>
                              </w:rPr>
                              <w:tab/>
                              <w:t>FFS the numbers of the slots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AFB6D1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JUAF1I6AgAAeAQAAA4AAAAAAAAAAAAAAAAA&#10;LgIAAGRycy9lMm9Eb2MueG1sUEsBAi0AFAAGAAgAAAAhALcMAwjXAAAABQEAAA8AAAAAAAAAAAAA&#10;AAAAlAQAAGRycy9kb3ducmV2LnhtbFBLBQYAAAAABAAEAPMAAACYBQAAAAA=&#10;" filled="f" strokeweight=".5pt">
                <v:fill o:detectmouseclick="t"/>
                <v:textbox style="mso-fit-shape-to-text:t">
                  <w:txbxContent>
                    <w:p w14:paraId="3DBA88CD" w14:textId="77777777" w:rsidR="00766749" w:rsidRPr="00766749" w:rsidRDefault="00766749" w:rsidP="00766749">
                      <w:pPr>
                        <w:spacing w:after="120"/>
                        <w:jc w:val="both"/>
                        <w:rPr>
                          <w:bCs/>
                        </w:rPr>
                      </w:pPr>
                      <w:r w:rsidRPr="00766749">
                        <w:rPr>
                          <w:bCs/>
                          <w:highlight w:val="green"/>
                        </w:rPr>
                        <w:t>Agreements:</w:t>
                      </w:r>
                      <w:r w:rsidRPr="00766749">
                        <w:rPr>
                          <w:bCs/>
                        </w:rPr>
                        <w:t xml:space="preserve"> </w:t>
                      </w:r>
                    </w:p>
                    <w:p w14:paraId="381EF405" w14:textId="77777777" w:rsidR="00766749" w:rsidRPr="00766749" w:rsidRDefault="00766749" w:rsidP="00766749">
                      <w:pPr>
                        <w:spacing w:after="120"/>
                        <w:jc w:val="both"/>
                        <w:rPr>
                          <w:bCs/>
                        </w:rPr>
                      </w:pPr>
                      <w:r w:rsidRPr="00766749">
                        <w:rPr>
                          <w:bCs/>
                        </w:rPr>
                        <w:t>•</w:t>
                      </w:r>
                      <w:r w:rsidRPr="00766749">
                        <w:rPr>
                          <w:bCs/>
                        </w:rPr>
                        <w:tab/>
                        <w:t>A UCI carried by long duration UL control channel at least with low PAPR design can be transmitted in one slot or multiple slots</w:t>
                      </w:r>
                    </w:p>
                    <w:p w14:paraId="16842B9A" w14:textId="77777777" w:rsidR="00766749" w:rsidRPr="00766749" w:rsidRDefault="00766749" w:rsidP="00766749">
                      <w:pPr>
                        <w:spacing w:after="120"/>
                        <w:jc w:val="both"/>
                        <w:rPr>
                          <w:bCs/>
                        </w:rPr>
                      </w:pPr>
                      <w:r w:rsidRPr="00766749">
                        <w:rPr>
                          <w:bCs/>
                        </w:rPr>
                        <w:t>–</w:t>
                      </w:r>
                      <w:r w:rsidRPr="00766749">
                        <w:rPr>
                          <w:bCs/>
                        </w:rPr>
                        <w:tab/>
                        <w:t>Transmission across multiple slots should allow a total duration of [1] ms at least for some cases</w:t>
                      </w:r>
                    </w:p>
                    <w:p w14:paraId="678966DE" w14:textId="77777777" w:rsidR="00766749" w:rsidRPr="00766749" w:rsidRDefault="00766749" w:rsidP="00766749">
                      <w:pPr>
                        <w:spacing w:after="120"/>
                        <w:jc w:val="both"/>
                        <w:rPr>
                          <w:bCs/>
                        </w:rPr>
                      </w:pPr>
                      <w:r w:rsidRPr="00766749">
                        <w:rPr>
                          <w:bCs/>
                        </w:rPr>
                        <w:t>•</w:t>
                      </w:r>
                      <w:r w:rsidRPr="00766749">
                        <w:rPr>
                          <w:bCs/>
                        </w:rPr>
                        <w:tab/>
                        <w:t>FFS: more than [1] ms at least for some cases</w:t>
                      </w:r>
                    </w:p>
                    <w:p w14:paraId="1D3C4E22" w14:textId="77777777" w:rsidR="00766749" w:rsidRPr="00500C73" w:rsidRDefault="00766749" w:rsidP="00500C73">
                      <w:pPr>
                        <w:spacing w:after="120"/>
                        <w:jc w:val="both"/>
                        <w:rPr>
                          <w:bCs/>
                        </w:rPr>
                      </w:pPr>
                      <w:r w:rsidRPr="00766749">
                        <w:rPr>
                          <w:bCs/>
                        </w:rPr>
                        <w:t>–</w:t>
                      </w:r>
                      <w:r w:rsidRPr="00766749">
                        <w:rPr>
                          <w:bCs/>
                        </w:rPr>
                        <w:tab/>
                        <w:t>FFS the numbers of the slots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082EA6D" w14:textId="66B76F4F" w:rsidR="00766749" w:rsidRDefault="00C66951" w:rsidP="00766749">
      <w:pPr>
        <w:spacing w:after="120"/>
        <w:jc w:val="both"/>
        <w:rPr>
          <w:bCs/>
        </w:rPr>
      </w:pPr>
      <w:r>
        <w:rPr>
          <w:bCs/>
        </w:rPr>
        <w:t>In this contribution, we discuss the design principles of long PUCCH over multiple slots.</w:t>
      </w:r>
    </w:p>
    <w:p w14:paraId="1DB60EA8" w14:textId="0BAB807D" w:rsidR="004B23AD" w:rsidRDefault="008D4B8A" w:rsidP="004B23AD">
      <w:pPr>
        <w:pStyle w:val="Heading1"/>
      </w:pPr>
      <w:r>
        <w:rPr>
          <w:color w:val="000000"/>
        </w:rPr>
        <w:t>2</w:t>
      </w:r>
      <w:r w:rsidR="004B23AD" w:rsidRPr="00A51522">
        <w:rPr>
          <w:color w:val="000000"/>
        </w:rPr>
        <w:tab/>
      </w:r>
      <w:r w:rsidR="00DC129F">
        <w:t>Discussion</w:t>
      </w:r>
    </w:p>
    <w:p w14:paraId="341D9F66" w14:textId="1ADCB42F" w:rsidR="00E442DA" w:rsidRDefault="00C66951" w:rsidP="00C66951">
      <w:pPr>
        <w:jc w:val="both"/>
      </w:pPr>
      <w:r>
        <w:t xml:space="preserve">In LTE, HARQ-ACK repetition on PUCCH is used to transmit the HARQ-ACK </w:t>
      </w:r>
      <w:r w:rsidR="00E442DA">
        <w:t xml:space="preserve">on PUCCH </w:t>
      </w:r>
      <w:r>
        <w:t>over multiple subframes to improve the reliability and coverage</w:t>
      </w:r>
      <w:r w:rsidR="00E442DA">
        <w:t xml:space="preserve"> (MCL)</w:t>
      </w:r>
      <w:r>
        <w:t xml:space="preserve"> of</w:t>
      </w:r>
      <w:r w:rsidR="00E442DA">
        <w:t xml:space="preserve"> the</w:t>
      </w:r>
      <w:r>
        <w:t xml:space="preserve"> HARQ-ACK reception. This is at the expense of longer latency and lower HARQ-ACK throughput or increased HARQ-ACK resource utilization. In NR, it is desirable to have similar coverage as LTE for HARQ-ACK transmission on long PUCCH</w:t>
      </w:r>
      <w:r w:rsidR="00E442DA">
        <w:t xml:space="preserve">. </w:t>
      </w:r>
      <w:r w:rsidR="00151757">
        <w:t>Furthermore</w:t>
      </w:r>
      <w:r w:rsidR="00E442DA">
        <w:t xml:space="preserve">, NR supports a scalable subcarrier design that supports higher frequency subcarrier spacing than LTE, which consequently leads to a shorter PUCCH slot. Hence, to keep the same coverage as in LTE, </w:t>
      </w:r>
      <w:r w:rsidR="00151757">
        <w:t xml:space="preserve">multi-slot long PUCCH </w:t>
      </w:r>
      <w:r w:rsidR="00E442DA">
        <w:t>should be used.</w:t>
      </w:r>
    </w:p>
    <w:p w14:paraId="46491B60" w14:textId="57C62BD4" w:rsidR="00E442DA" w:rsidRPr="00E442DA" w:rsidRDefault="00E442DA" w:rsidP="00C66951">
      <w:pPr>
        <w:jc w:val="both"/>
        <w:rPr>
          <w:b/>
          <w:bCs/>
          <w:i/>
          <w:iCs/>
        </w:rPr>
      </w:pPr>
      <w:r w:rsidRPr="00E442DA">
        <w:rPr>
          <w:b/>
          <w:bCs/>
          <w:i/>
          <w:iCs/>
        </w:rPr>
        <w:t xml:space="preserve">Observation 1: NR can use a higher subcarrier spacing than LTE. In this case, </w:t>
      </w:r>
      <w:r w:rsidR="00151757">
        <w:rPr>
          <w:b/>
          <w:bCs/>
          <w:i/>
          <w:iCs/>
        </w:rPr>
        <w:t xml:space="preserve">multi-slot long PUCCH </w:t>
      </w:r>
      <w:r w:rsidRPr="00E442DA">
        <w:rPr>
          <w:b/>
          <w:bCs/>
          <w:i/>
          <w:iCs/>
        </w:rPr>
        <w:t>can be used to keep the same coverage for long PUCCH in NR as in LTE.</w:t>
      </w:r>
      <w:r w:rsidR="00C66951" w:rsidRPr="00E442DA">
        <w:rPr>
          <w:b/>
          <w:bCs/>
          <w:i/>
          <w:iCs/>
        </w:rPr>
        <w:t xml:space="preserve"> </w:t>
      </w:r>
    </w:p>
    <w:p w14:paraId="58BE01ED" w14:textId="6F91D6CE" w:rsidR="003F5A0C" w:rsidRDefault="003F5A0C" w:rsidP="00C66951">
      <w:pPr>
        <w:jc w:val="both"/>
      </w:pPr>
      <w:r>
        <w:t>In NR, a</w:t>
      </w:r>
      <w:r w:rsidR="00C66951">
        <w:t>t least two formats of long PUCCH are supported</w:t>
      </w:r>
      <w:r w:rsidR="00F919B3">
        <w:t xml:space="preserve"> </w:t>
      </w:r>
      <w:r w:rsidR="00F919B3">
        <w:fldChar w:fldCharType="begin"/>
      </w:r>
      <w:r w:rsidR="00F919B3">
        <w:instrText xml:space="preserve"> REF _Ref489368643 \r \h </w:instrText>
      </w:r>
      <w:r w:rsidR="00F919B3">
        <w:fldChar w:fldCharType="separate"/>
      </w:r>
      <w:r w:rsidR="00F919B3">
        <w:rPr>
          <w:cs/>
        </w:rPr>
        <w:t>‎</w:t>
      </w:r>
      <w:r w:rsidR="00F919B3">
        <w:t>[4]</w:t>
      </w:r>
      <w:r w:rsidR="00F919B3">
        <w:fldChar w:fldCharType="end"/>
      </w:r>
      <w:r w:rsidR="00C66951">
        <w:t>,</w:t>
      </w:r>
    </w:p>
    <w:p w14:paraId="00C145FC" w14:textId="77777777" w:rsidR="003F5A0C" w:rsidRDefault="003F5A0C" w:rsidP="003F5A0C">
      <w:pPr>
        <w:jc w:val="both"/>
      </w:pPr>
      <w:r>
        <w:t>–</w:t>
      </w:r>
      <w:r>
        <w:tab/>
        <w:t>One PUCCH format for UCI with up to 2 bits with high multiplexing capacity</w:t>
      </w:r>
    </w:p>
    <w:p w14:paraId="0F611446" w14:textId="77777777" w:rsidR="003F5A0C" w:rsidRDefault="003F5A0C" w:rsidP="003F5A0C">
      <w:pPr>
        <w:jc w:val="both"/>
      </w:pPr>
      <w:r>
        <w:t>–</w:t>
      </w:r>
      <w:r>
        <w:tab/>
        <w:t>One PUCCH format for UCI with large payload with no multiplexing capacity</w:t>
      </w:r>
    </w:p>
    <w:p w14:paraId="4CCF47B7" w14:textId="344E1275" w:rsidR="00DF3F71" w:rsidRDefault="003F5A0C" w:rsidP="003F5A0C">
      <w:pPr>
        <w:jc w:val="both"/>
      </w:pPr>
      <w:r>
        <w:t xml:space="preserve">HARQ-ACK repetition on PUCCH is supported at least for the long PUCCH format with up to </w:t>
      </w:r>
      <w:r w:rsidR="00F919B3">
        <w:t xml:space="preserve">two </w:t>
      </w:r>
      <w:r>
        <w:t xml:space="preserve">UCI bits. </w:t>
      </w:r>
    </w:p>
    <w:p w14:paraId="7BA60764" w14:textId="4146331A" w:rsidR="003F5A0C" w:rsidRDefault="003F5A0C" w:rsidP="003F5A0C">
      <w:pPr>
        <w:jc w:val="both"/>
      </w:pPr>
      <w:r>
        <w:t>In NR, the duration of a long PUCCH symbol varie</w:t>
      </w:r>
      <w:r w:rsidR="00F919B3">
        <w:t xml:space="preserve">s from 4 to 14 symbols </w:t>
      </w:r>
      <w:r w:rsidR="00F919B3">
        <w:fldChar w:fldCharType="begin"/>
      </w:r>
      <w:r w:rsidR="00F919B3">
        <w:instrText xml:space="preserve"> REF _Ref489368722 \r \h </w:instrText>
      </w:r>
      <w:r w:rsidR="00F919B3">
        <w:fldChar w:fldCharType="separate"/>
      </w:r>
      <w:r w:rsidR="00F919B3">
        <w:rPr>
          <w:cs/>
        </w:rPr>
        <w:t>‎</w:t>
      </w:r>
      <w:r w:rsidR="00F919B3">
        <w:t>[5]</w:t>
      </w:r>
      <w:r w:rsidR="00F919B3">
        <w:fldChar w:fldCharType="end"/>
      </w:r>
      <w:r>
        <w:t>, such a large variation can lead to large variation in coverage for long PUCCH. When determining the total number of long PUCCH slots required for HARQ-ACK repetition, the total number of UL symbols in these slots</w:t>
      </w:r>
      <w:r w:rsidR="00F919B3">
        <w:t>,</w:t>
      </w:r>
      <w:r>
        <w:t xml:space="preserve"> available to transmit long PUCCH</w:t>
      </w:r>
      <w:r w:rsidR="00F919B3">
        <w:t>,</w:t>
      </w:r>
      <w:r>
        <w:t xml:space="preserve"> should be consider</w:t>
      </w:r>
      <w:r w:rsidR="00F919B3">
        <w:t>ed</w:t>
      </w:r>
      <w:r>
        <w:t>.</w:t>
      </w:r>
    </w:p>
    <w:p w14:paraId="0173E4B2" w14:textId="25ADCC75" w:rsidR="00F21C79" w:rsidRDefault="003F5A0C" w:rsidP="00920577">
      <w:pPr>
        <w:jc w:val="both"/>
      </w:pPr>
      <w:r>
        <w:lastRenderedPageBreak/>
        <w:t xml:space="preserve">Multi-slot </w:t>
      </w:r>
      <w:r w:rsidR="00F21C79">
        <w:t>HARQ-ACK repetition on long PUCCH is configured and enabled by</w:t>
      </w:r>
      <w:r w:rsidR="00920577">
        <w:t xml:space="preserve"> RRC signalling. RRC signalling</w:t>
      </w:r>
      <w:r w:rsidR="00F919B3">
        <w:t xml:space="preserve"> indicate</w:t>
      </w:r>
      <w:r w:rsidR="00920577">
        <w:t>s</w:t>
      </w:r>
      <w:r w:rsidR="00F21C79">
        <w:t xml:space="preserve"> </w:t>
      </w:r>
      <w:r w:rsidR="00F919B3">
        <w:t>the number of slots of a multi-slot long PUCCH transmission</w:t>
      </w:r>
      <w:r w:rsidR="00920577">
        <w:t>, this can take into account the expected total number of symbols across the slots used for long PUCCH transmission to achieve the desired coverage target.</w:t>
      </w:r>
    </w:p>
    <w:p w14:paraId="0C5B57BA" w14:textId="62058542" w:rsidR="003F5A0C" w:rsidRDefault="00F21C79" w:rsidP="003F5A0C">
      <w:pPr>
        <w:jc w:val="both"/>
      </w:pPr>
      <w:r>
        <w:t xml:space="preserve">The slot index of the first slot of a multi-slot long PUCCH is determined </w:t>
      </w:r>
      <w:r w:rsidR="00F919B3">
        <w:t xml:space="preserve">in a way </w:t>
      </w:r>
      <w:r>
        <w:t>similar to the way the UE determines the slot index of a singl</w:t>
      </w:r>
      <w:r w:rsidR="00151757">
        <w:t>e-slot long PUCCH transmission. The frequency and sequence resources used for the first slot of a multi-slot long PUCCH transmission, are used in the remaining slots of that transmission.</w:t>
      </w:r>
    </w:p>
    <w:p w14:paraId="286AC8A7" w14:textId="3CF13B44" w:rsidR="00F21C79" w:rsidRDefault="00F21C79" w:rsidP="003F5A0C">
      <w:pPr>
        <w:jc w:val="both"/>
      </w:pPr>
      <w:r>
        <w:t xml:space="preserve">In case of a multi-slot long PUCCH transmission, the slot structure and design of each slot is the same as that of a single-slot long PUCCH. This relates to the DMRS symbol location, the design principles to determine the start and end of the long PUCCH </w:t>
      </w:r>
      <w:r w:rsidR="00EF6E2E">
        <w:t xml:space="preserve">symbols in that slot, and the location </w:t>
      </w:r>
      <w:r w:rsidR="00B80894">
        <w:t xml:space="preserve">of the frequency hop in case </w:t>
      </w:r>
      <w:r w:rsidR="00EF6E2E">
        <w:t>frequency hoping</w:t>
      </w:r>
      <w:r w:rsidR="00B80894">
        <w:t xml:space="preserve"> is enabled.</w:t>
      </w:r>
    </w:p>
    <w:p w14:paraId="0E123884" w14:textId="2F58436B" w:rsidR="00EF6E2E" w:rsidRPr="00EF6E2E" w:rsidRDefault="00EF6E2E" w:rsidP="003F5A0C">
      <w:pPr>
        <w:jc w:val="both"/>
        <w:rPr>
          <w:b/>
          <w:bCs/>
          <w:i/>
          <w:iCs/>
        </w:rPr>
      </w:pPr>
      <w:r w:rsidRPr="00EF6E2E">
        <w:rPr>
          <w:b/>
          <w:bCs/>
          <w:i/>
          <w:iCs/>
        </w:rPr>
        <w:t>Proposal 1:</w:t>
      </w:r>
    </w:p>
    <w:p w14:paraId="681F2B3F" w14:textId="50A9DC69" w:rsidR="00EF6E2E" w:rsidRPr="00EF6E2E" w:rsidRDefault="00EF6E2E" w:rsidP="003F5A0C">
      <w:pPr>
        <w:jc w:val="both"/>
        <w:rPr>
          <w:b/>
          <w:bCs/>
          <w:i/>
          <w:iCs/>
        </w:rPr>
      </w:pPr>
      <w:r w:rsidRPr="00EF6E2E">
        <w:rPr>
          <w:b/>
          <w:bCs/>
          <w:i/>
          <w:iCs/>
        </w:rPr>
        <w:t>NR supports multi-slot HARQ-ACK repetition on long PUCCH at least for long PUCCH format with 1 or 2 UCI bits taking into account the following design principles:</w:t>
      </w:r>
    </w:p>
    <w:p w14:paraId="1F799398" w14:textId="10A412DC" w:rsidR="00EF6E2E" w:rsidRPr="00920577" w:rsidRDefault="00EF6E2E" w:rsidP="00EF6E2E">
      <w:pPr>
        <w:pStyle w:val="ListParagraph"/>
        <w:numPr>
          <w:ilvl w:val="0"/>
          <w:numId w:val="30"/>
        </w:numPr>
        <w:jc w:val="both"/>
        <w:rPr>
          <w:b/>
          <w:bCs/>
          <w:i/>
          <w:iCs/>
          <w:sz w:val="20"/>
          <w:szCs w:val="20"/>
          <w:lang w:val="en-US"/>
        </w:rPr>
      </w:pPr>
      <w:r w:rsidRPr="00920577">
        <w:rPr>
          <w:b/>
          <w:bCs/>
          <w:i/>
          <w:iCs/>
          <w:sz w:val="20"/>
          <w:szCs w:val="20"/>
          <w:lang w:val="en-US"/>
        </w:rPr>
        <w:t xml:space="preserve">Multi-slot long PUCCH is configured and enabled by RRC </w:t>
      </w:r>
      <w:r w:rsidR="00920577" w:rsidRPr="00920577">
        <w:rPr>
          <w:b/>
          <w:bCs/>
          <w:i/>
          <w:iCs/>
          <w:sz w:val="20"/>
          <w:szCs w:val="20"/>
          <w:lang w:val="en-US"/>
        </w:rPr>
        <w:t>signaling</w:t>
      </w:r>
    </w:p>
    <w:p w14:paraId="2187AC4F" w14:textId="01742D89" w:rsidR="00EF6E2E" w:rsidRPr="00920577" w:rsidRDefault="00EF6E2E" w:rsidP="00EF6E2E">
      <w:pPr>
        <w:pStyle w:val="ListParagraph"/>
        <w:numPr>
          <w:ilvl w:val="0"/>
          <w:numId w:val="30"/>
        </w:numPr>
        <w:jc w:val="both"/>
        <w:rPr>
          <w:b/>
          <w:bCs/>
          <w:i/>
          <w:iCs/>
          <w:sz w:val="20"/>
          <w:szCs w:val="20"/>
          <w:lang w:val="en-US"/>
        </w:rPr>
      </w:pPr>
      <w:r w:rsidRPr="00920577">
        <w:rPr>
          <w:b/>
          <w:bCs/>
          <w:i/>
          <w:iCs/>
          <w:sz w:val="20"/>
          <w:szCs w:val="20"/>
          <w:lang w:val="en-US"/>
        </w:rPr>
        <w:t xml:space="preserve">RRC signaling determines </w:t>
      </w:r>
      <w:r w:rsidR="00B80894" w:rsidRPr="00920577">
        <w:rPr>
          <w:b/>
          <w:bCs/>
          <w:i/>
          <w:iCs/>
          <w:sz w:val="20"/>
          <w:szCs w:val="20"/>
          <w:lang w:val="en-US"/>
        </w:rPr>
        <w:t>total number of slots</w:t>
      </w:r>
      <w:r w:rsidRPr="00920577">
        <w:rPr>
          <w:b/>
          <w:bCs/>
          <w:i/>
          <w:iCs/>
          <w:sz w:val="20"/>
          <w:szCs w:val="20"/>
          <w:lang w:val="en-US"/>
        </w:rPr>
        <w:t xml:space="preserve"> long PUCCH needs to transmitted over.</w:t>
      </w:r>
    </w:p>
    <w:p w14:paraId="2687DDBB" w14:textId="424C1779" w:rsidR="00EF6E2E" w:rsidRPr="00920577" w:rsidRDefault="00EF6E2E" w:rsidP="00EF6E2E">
      <w:pPr>
        <w:pStyle w:val="ListParagraph"/>
        <w:numPr>
          <w:ilvl w:val="0"/>
          <w:numId w:val="30"/>
        </w:numPr>
        <w:jc w:val="both"/>
        <w:rPr>
          <w:b/>
          <w:bCs/>
          <w:i/>
          <w:iCs/>
          <w:sz w:val="20"/>
          <w:szCs w:val="20"/>
          <w:lang w:val="en-US"/>
        </w:rPr>
      </w:pPr>
      <w:r w:rsidRPr="00920577">
        <w:rPr>
          <w:b/>
          <w:bCs/>
          <w:i/>
          <w:iCs/>
          <w:sz w:val="20"/>
          <w:szCs w:val="20"/>
          <w:lang w:val="en-US"/>
        </w:rPr>
        <w:t>The slot index of the first slot of a multi-slot long PUCCH is determined similar to the way the UE determines the slot index of a single-slot long PUCCH transmission.</w:t>
      </w:r>
    </w:p>
    <w:p w14:paraId="7C2D5E5C" w14:textId="71CDA11C" w:rsidR="00151757" w:rsidRPr="00920577" w:rsidRDefault="00151757" w:rsidP="00EF6E2E">
      <w:pPr>
        <w:pStyle w:val="ListParagraph"/>
        <w:numPr>
          <w:ilvl w:val="0"/>
          <w:numId w:val="30"/>
        </w:numPr>
        <w:jc w:val="both"/>
        <w:rPr>
          <w:b/>
          <w:bCs/>
          <w:i/>
          <w:iCs/>
          <w:sz w:val="20"/>
          <w:szCs w:val="20"/>
          <w:lang w:val="en-US"/>
        </w:rPr>
      </w:pPr>
      <w:r w:rsidRPr="00920577">
        <w:rPr>
          <w:b/>
          <w:bCs/>
          <w:i/>
          <w:iCs/>
          <w:sz w:val="20"/>
          <w:szCs w:val="20"/>
          <w:lang w:val="en-US"/>
        </w:rPr>
        <w:t>The frequency and sequence resources used for the first slot of a multi-slot long PUCCH transmission, are used in the remaining slots of that transmission.</w:t>
      </w:r>
    </w:p>
    <w:p w14:paraId="0BEA2AE4" w14:textId="05A793A7" w:rsidR="00EF6E2E" w:rsidRPr="00920577" w:rsidRDefault="00EF6E2E" w:rsidP="00EF6E2E">
      <w:pPr>
        <w:pStyle w:val="ListParagraph"/>
        <w:numPr>
          <w:ilvl w:val="0"/>
          <w:numId w:val="30"/>
        </w:numPr>
        <w:jc w:val="both"/>
        <w:rPr>
          <w:b/>
          <w:bCs/>
          <w:i/>
          <w:iCs/>
          <w:sz w:val="20"/>
          <w:szCs w:val="20"/>
          <w:lang w:val="en-US"/>
        </w:rPr>
      </w:pPr>
      <w:r w:rsidRPr="00920577">
        <w:rPr>
          <w:b/>
          <w:bCs/>
          <w:i/>
          <w:iCs/>
          <w:sz w:val="20"/>
          <w:szCs w:val="20"/>
          <w:lang w:val="en-US"/>
        </w:rPr>
        <w:t>Slot structure and design of each slot of a mult</w:t>
      </w:r>
      <w:r w:rsidR="00151757" w:rsidRPr="00920577">
        <w:rPr>
          <w:b/>
          <w:bCs/>
          <w:i/>
          <w:iCs/>
          <w:sz w:val="20"/>
          <w:szCs w:val="20"/>
          <w:lang w:val="en-US"/>
        </w:rPr>
        <w:t>i</w:t>
      </w:r>
      <w:r w:rsidRPr="00920577">
        <w:rPr>
          <w:b/>
          <w:bCs/>
          <w:i/>
          <w:iCs/>
          <w:sz w:val="20"/>
          <w:szCs w:val="20"/>
          <w:lang w:val="en-US"/>
        </w:rPr>
        <w:t xml:space="preserve">-slot long PUCCH is the same as that of a single-slot long PUCCH. </w:t>
      </w:r>
    </w:p>
    <w:p w14:paraId="76F6F548" w14:textId="7B2CC85C" w:rsidR="00F21C79" w:rsidRPr="0004189A" w:rsidRDefault="00F21C79" w:rsidP="003F5A0C">
      <w:pPr>
        <w:jc w:val="both"/>
      </w:pPr>
    </w:p>
    <w:p w14:paraId="6ABDAF04" w14:textId="3CACE8EC" w:rsidR="0034111C" w:rsidRDefault="00864DD5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</w:p>
    <w:p w14:paraId="5070845E" w14:textId="134FA558" w:rsidR="0004189A" w:rsidRDefault="00EF6E2E" w:rsidP="0004189A">
      <w:r>
        <w:t>In this contribution, we discussed the design principle of HARQ-ACK repetition over m</w:t>
      </w:r>
      <w:r w:rsidR="00151757">
        <w:t>ultiple slots. The following observation and proposal was made:</w:t>
      </w:r>
    </w:p>
    <w:p w14:paraId="7C89A38E" w14:textId="77777777" w:rsidR="00151757" w:rsidRPr="00E442DA" w:rsidRDefault="00151757" w:rsidP="00151757">
      <w:pPr>
        <w:jc w:val="both"/>
        <w:rPr>
          <w:b/>
          <w:bCs/>
          <w:i/>
          <w:iCs/>
        </w:rPr>
      </w:pPr>
      <w:r w:rsidRPr="00E442DA">
        <w:rPr>
          <w:b/>
          <w:bCs/>
          <w:i/>
          <w:iCs/>
        </w:rPr>
        <w:t xml:space="preserve">Observation 1: NR can use a higher subcarrier spacing than LTE. In this case, PUCCH slot aggregation can be used to keep the same coverage for long PUCCH in NR as in LTE. </w:t>
      </w:r>
    </w:p>
    <w:p w14:paraId="7B955F60" w14:textId="01FE5FCA" w:rsidR="00B80894" w:rsidRDefault="00B80894" w:rsidP="00B80894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Proposal 1:</w:t>
      </w:r>
    </w:p>
    <w:p w14:paraId="76887D1B" w14:textId="6DEEC200" w:rsidR="00B80894" w:rsidRPr="00EF6E2E" w:rsidRDefault="00B80894" w:rsidP="00B80894">
      <w:pPr>
        <w:jc w:val="both"/>
        <w:rPr>
          <w:b/>
          <w:bCs/>
          <w:i/>
          <w:iCs/>
        </w:rPr>
      </w:pPr>
      <w:r w:rsidRPr="00EF6E2E">
        <w:rPr>
          <w:b/>
          <w:bCs/>
          <w:i/>
          <w:iCs/>
        </w:rPr>
        <w:t>NR supports multi-slot HARQ-ACK repetition on long PUCCH at least for long PUCCH format with 1 or 2 UCI bits taking into account the following design principles:</w:t>
      </w:r>
    </w:p>
    <w:p w14:paraId="6D346546" w14:textId="31E52324" w:rsidR="00B80894" w:rsidRPr="00920577" w:rsidRDefault="00B80894" w:rsidP="00B80894">
      <w:pPr>
        <w:pStyle w:val="ListParagraph"/>
        <w:numPr>
          <w:ilvl w:val="0"/>
          <w:numId w:val="30"/>
        </w:numPr>
        <w:jc w:val="both"/>
        <w:rPr>
          <w:b/>
          <w:bCs/>
          <w:i/>
          <w:iCs/>
          <w:sz w:val="20"/>
          <w:szCs w:val="20"/>
          <w:lang w:val="en-US"/>
        </w:rPr>
      </w:pPr>
      <w:r w:rsidRPr="00920577">
        <w:rPr>
          <w:b/>
          <w:bCs/>
          <w:i/>
          <w:iCs/>
          <w:sz w:val="20"/>
          <w:szCs w:val="20"/>
          <w:lang w:val="en-US"/>
        </w:rPr>
        <w:t xml:space="preserve">Multi-slot long PUCCH is configured and enabled by RRC </w:t>
      </w:r>
      <w:r w:rsidR="009B53B7" w:rsidRPr="00920577">
        <w:rPr>
          <w:b/>
          <w:bCs/>
          <w:i/>
          <w:iCs/>
          <w:sz w:val="20"/>
          <w:szCs w:val="20"/>
          <w:lang w:val="en-US"/>
        </w:rPr>
        <w:t>signaling</w:t>
      </w:r>
    </w:p>
    <w:p w14:paraId="0E1E2100" w14:textId="0303B87B" w:rsidR="00B80894" w:rsidRPr="00920577" w:rsidRDefault="00B80894" w:rsidP="009B53B7">
      <w:pPr>
        <w:pStyle w:val="ListParagraph"/>
        <w:numPr>
          <w:ilvl w:val="0"/>
          <w:numId w:val="30"/>
        </w:numPr>
        <w:jc w:val="both"/>
        <w:rPr>
          <w:b/>
          <w:bCs/>
          <w:i/>
          <w:iCs/>
          <w:sz w:val="20"/>
          <w:szCs w:val="20"/>
          <w:lang w:val="en-US"/>
        </w:rPr>
      </w:pPr>
      <w:r w:rsidRPr="00920577">
        <w:rPr>
          <w:b/>
          <w:bCs/>
          <w:i/>
          <w:iCs/>
          <w:sz w:val="20"/>
          <w:szCs w:val="20"/>
          <w:lang w:val="en-US"/>
        </w:rPr>
        <w:t xml:space="preserve">RRC signaling determines the total number of slots long PUCCH needs to transmitted over. </w:t>
      </w:r>
      <w:bookmarkStart w:id="5" w:name="_GoBack"/>
      <w:bookmarkEnd w:id="5"/>
    </w:p>
    <w:p w14:paraId="34E4A623" w14:textId="77777777" w:rsidR="00B80894" w:rsidRPr="00920577" w:rsidRDefault="00B80894" w:rsidP="00B80894">
      <w:pPr>
        <w:pStyle w:val="ListParagraph"/>
        <w:numPr>
          <w:ilvl w:val="0"/>
          <w:numId w:val="30"/>
        </w:numPr>
        <w:jc w:val="both"/>
        <w:rPr>
          <w:b/>
          <w:bCs/>
          <w:i/>
          <w:iCs/>
          <w:sz w:val="20"/>
          <w:szCs w:val="20"/>
          <w:lang w:val="en-US"/>
        </w:rPr>
      </w:pPr>
      <w:r w:rsidRPr="00920577">
        <w:rPr>
          <w:b/>
          <w:bCs/>
          <w:i/>
          <w:iCs/>
          <w:sz w:val="20"/>
          <w:szCs w:val="20"/>
          <w:lang w:val="en-US"/>
        </w:rPr>
        <w:t>The slot index of the first slot of a multi-slot long PUCCH is determined similar to the way the UE determines the slot index of a single-slot long PUCCH transmission.</w:t>
      </w:r>
    </w:p>
    <w:p w14:paraId="42C65BD7" w14:textId="77777777" w:rsidR="00B80894" w:rsidRPr="00920577" w:rsidRDefault="00B80894" w:rsidP="00B80894">
      <w:pPr>
        <w:pStyle w:val="ListParagraph"/>
        <w:numPr>
          <w:ilvl w:val="0"/>
          <w:numId w:val="30"/>
        </w:numPr>
        <w:jc w:val="both"/>
        <w:rPr>
          <w:b/>
          <w:bCs/>
          <w:i/>
          <w:iCs/>
          <w:sz w:val="20"/>
          <w:szCs w:val="20"/>
          <w:lang w:val="en-US"/>
        </w:rPr>
      </w:pPr>
      <w:r w:rsidRPr="00920577">
        <w:rPr>
          <w:b/>
          <w:bCs/>
          <w:i/>
          <w:iCs/>
          <w:sz w:val="20"/>
          <w:szCs w:val="20"/>
          <w:lang w:val="en-US"/>
        </w:rPr>
        <w:t>The frequency and sequence resources used for the first slot of a multi-slot long PUCCH transmission, are used in the remaining slots of that transmission.</w:t>
      </w:r>
    </w:p>
    <w:p w14:paraId="4EBE19C0" w14:textId="77777777" w:rsidR="00B80894" w:rsidRPr="00920577" w:rsidRDefault="00B80894" w:rsidP="00B80894">
      <w:pPr>
        <w:pStyle w:val="ListParagraph"/>
        <w:numPr>
          <w:ilvl w:val="0"/>
          <w:numId w:val="30"/>
        </w:numPr>
        <w:jc w:val="both"/>
        <w:rPr>
          <w:b/>
          <w:bCs/>
          <w:i/>
          <w:iCs/>
          <w:sz w:val="20"/>
          <w:szCs w:val="20"/>
          <w:lang w:val="en-US"/>
        </w:rPr>
      </w:pPr>
      <w:r w:rsidRPr="00920577">
        <w:rPr>
          <w:b/>
          <w:bCs/>
          <w:i/>
          <w:iCs/>
          <w:sz w:val="20"/>
          <w:szCs w:val="20"/>
          <w:lang w:val="en-US"/>
        </w:rPr>
        <w:t xml:space="preserve">Slot structure and design of each slot of a multi-slot long PUCCH is the same as that of a single-slot long PUCCH. </w:t>
      </w:r>
    </w:p>
    <w:p w14:paraId="7186E0F4" w14:textId="77777777" w:rsidR="00151757" w:rsidRPr="0004189A" w:rsidRDefault="00151757" w:rsidP="0004189A"/>
    <w:p w14:paraId="6719C21D" w14:textId="77777777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69EE5393" w14:textId="77777777" w:rsidR="00F919B3" w:rsidRDefault="00462DAC" w:rsidP="00A12B8F">
      <w:pPr>
        <w:numPr>
          <w:ilvl w:val="0"/>
          <w:numId w:val="1"/>
        </w:numPr>
        <w:rPr>
          <w:sz w:val="18"/>
        </w:rPr>
      </w:pPr>
      <w:bookmarkStart w:id="6" w:name="_Ref471391198"/>
      <w:r w:rsidRPr="00EC588F">
        <w:rPr>
          <w:rFonts w:cstheme="minorHAnsi"/>
        </w:rPr>
        <w:t>TR 38.913, “</w:t>
      </w:r>
      <w:r w:rsidRPr="00EC588F">
        <w:rPr>
          <w:rFonts w:cstheme="minorHAnsi"/>
          <w:i/>
          <w:lang w:eastAsia="zh-CN"/>
        </w:rPr>
        <w:t>Study on Scenarios and Requirements for Next Generation Access Technologies</w:t>
      </w:r>
      <w:r w:rsidRPr="00EC588F">
        <w:rPr>
          <w:rFonts w:cstheme="minorHAnsi"/>
        </w:rPr>
        <w:t>”, 3GPP</w:t>
      </w:r>
      <w:bookmarkEnd w:id="6"/>
      <w:r w:rsidRPr="009019C9">
        <w:rPr>
          <w:sz w:val="18"/>
        </w:rPr>
        <w:t xml:space="preserve"> </w:t>
      </w:r>
    </w:p>
    <w:p w14:paraId="6AE3BBCE" w14:textId="6CEFF785" w:rsidR="00F919B3" w:rsidRPr="00F919B3" w:rsidRDefault="00F919B3" w:rsidP="00F919B3">
      <w:pPr>
        <w:numPr>
          <w:ilvl w:val="0"/>
          <w:numId w:val="1"/>
        </w:numPr>
        <w:rPr>
          <w:rFonts w:cstheme="minorHAnsi"/>
        </w:rPr>
      </w:pPr>
      <w:bookmarkStart w:id="7" w:name="_Ref489368406"/>
      <w:r w:rsidRPr="00F919B3">
        <w:rPr>
          <w:rFonts w:cstheme="minorHAnsi"/>
        </w:rPr>
        <w:t>TR 38.802, “Study on New Radio (NR) Access Technology; Physical Layer Aspects”, 3GPP.</w:t>
      </w:r>
      <w:bookmarkEnd w:id="7"/>
    </w:p>
    <w:p w14:paraId="0AFF56A9" w14:textId="63861A52" w:rsidR="00F919B3" w:rsidRPr="00F919B3" w:rsidRDefault="00F919B3" w:rsidP="00F919B3">
      <w:pPr>
        <w:numPr>
          <w:ilvl w:val="0"/>
          <w:numId w:val="1"/>
        </w:numPr>
        <w:rPr>
          <w:rFonts w:cstheme="minorHAnsi"/>
        </w:rPr>
      </w:pPr>
      <w:bookmarkStart w:id="8" w:name="_Ref484777763"/>
      <w:r>
        <w:rPr>
          <w:rFonts w:cstheme="minorHAnsi"/>
        </w:rPr>
        <w:t>Chairman’s Note, RAN1#87, Reno, USA, November 2016</w:t>
      </w:r>
      <w:r w:rsidRPr="00F919B3">
        <w:rPr>
          <w:rFonts w:cstheme="minorHAnsi"/>
        </w:rPr>
        <w:t>.</w:t>
      </w:r>
      <w:bookmarkEnd w:id="8"/>
      <w:r w:rsidRPr="00F919B3">
        <w:rPr>
          <w:rFonts w:cstheme="minorHAnsi"/>
        </w:rPr>
        <w:t xml:space="preserve"> </w:t>
      </w:r>
    </w:p>
    <w:p w14:paraId="5AD57990" w14:textId="77777777" w:rsidR="00F919B3" w:rsidRPr="005D179C" w:rsidRDefault="00F919B3" w:rsidP="00F919B3">
      <w:pPr>
        <w:numPr>
          <w:ilvl w:val="0"/>
          <w:numId w:val="1"/>
        </w:numPr>
      </w:pPr>
      <w:bookmarkStart w:id="9" w:name="_Ref489368643"/>
      <w:r w:rsidRPr="005D179C">
        <w:t>Chairman’s Note, RAN1#89, Hangzhou, China, May 2017.</w:t>
      </w:r>
      <w:bookmarkEnd w:id="9"/>
      <w:r w:rsidRPr="005D179C">
        <w:t xml:space="preserve"> </w:t>
      </w:r>
    </w:p>
    <w:p w14:paraId="03E6A788" w14:textId="032164B3" w:rsidR="00A12B8F" w:rsidRPr="00F919B3" w:rsidRDefault="00F919B3" w:rsidP="00F919B3">
      <w:pPr>
        <w:numPr>
          <w:ilvl w:val="0"/>
          <w:numId w:val="1"/>
        </w:numPr>
      </w:pPr>
      <w:bookmarkStart w:id="10" w:name="_Ref489368722"/>
      <w:r>
        <w:t>Chairman’s Note, RAN1#88b, Spokane, USA, April</w:t>
      </w:r>
      <w:r w:rsidRPr="005D179C">
        <w:t xml:space="preserve"> 2017.</w:t>
      </w:r>
      <w:bookmarkEnd w:id="10"/>
    </w:p>
    <w:sectPr w:rsidR="00A12B8F" w:rsidRPr="00F919B3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5E6B76" w14:textId="77777777" w:rsidR="00854B03" w:rsidRDefault="00854B03">
      <w:r>
        <w:separator/>
      </w:r>
    </w:p>
  </w:endnote>
  <w:endnote w:type="continuationSeparator" w:id="0">
    <w:p w14:paraId="10B12B94" w14:textId="77777777" w:rsidR="00854B03" w:rsidRDefault="00854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F9F01C" w14:textId="77777777" w:rsidR="00854B03" w:rsidRDefault="00854B03">
      <w:r>
        <w:separator/>
      </w:r>
    </w:p>
  </w:footnote>
  <w:footnote w:type="continuationSeparator" w:id="0">
    <w:p w14:paraId="45E0F4D4" w14:textId="77777777" w:rsidR="00854B03" w:rsidRDefault="00854B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B74AD"/>
    <w:multiLevelType w:val="hybridMultilevel"/>
    <w:tmpl w:val="E9A2A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955E2"/>
    <w:multiLevelType w:val="hybridMultilevel"/>
    <w:tmpl w:val="2280E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128CB"/>
    <w:multiLevelType w:val="hybridMultilevel"/>
    <w:tmpl w:val="4502B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01B6D"/>
    <w:multiLevelType w:val="hybridMultilevel"/>
    <w:tmpl w:val="77B6FA8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35072"/>
    <w:multiLevelType w:val="hybridMultilevel"/>
    <w:tmpl w:val="AAF631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8B64EF"/>
    <w:multiLevelType w:val="hybridMultilevel"/>
    <w:tmpl w:val="BC46790E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E5440E"/>
    <w:multiLevelType w:val="hybridMultilevel"/>
    <w:tmpl w:val="770E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26FE"/>
    <w:multiLevelType w:val="hybridMultilevel"/>
    <w:tmpl w:val="1ED65F16"/>
    <w:lvl w:ilvl="0" w:tplc="53C41D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EA90F8">
      <w:start w:val="52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3A995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E1487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75CBF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CC8FA8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72C9CE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E780E8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44C79F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6EB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1A06B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028E9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60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45C9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A26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5931BF"/>
    <w:multiLevelType w:val="hybridMultilevel"/>
    <w:tmpl w:val="4C5E2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BE35BF"/>
    <w:multiLevelType w:val="hybridMultilevel"/>
    <w:tmpl w:val="3D427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F90775"/>
    <w:multiLevelType w:val="hybridMultilevel"/>
    <w:tmpl w:val="D33A0258"/>
    <w:lvl w:ilvl="0" w:tplc="A208967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9807B6"/>
    <w:multiLevelType w:val="hybridMultilevel"/>
    <w:tmpl w:val="22A6B4D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5C21157"/>
    <w:multiLevelType w:val="hybridMultilevel"/>
    <w:tmpl w:val="275EA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6D675F3"/>
    <w:multiLevelType w:val="hybridMultilevel"/>
    <w:tmpl w:val="7A268E8E"/>
    <w:lvl w:ilvl="0" w:tplc="744AA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386374">
      <w:start w:val="26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47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E1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762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C6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0F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E8A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E6A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77C3E87"/>
    <w:multiLevelType w:val="hybridMultilevel"/>
    <w:tmpl w:val="E0EC816E"/>
    <w:lvl w:ilvl="0" w:tplc="D8F0F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ACB9C">
      <w:start w:val="13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1CD818">
      <w:start w:val="13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8D9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CE5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F8C7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A4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44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62F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D6D4705"/>
    <w:multiLevelType w:val="hybridMultilevel"/>
    <w:tmpl w:val="BBA424D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40BF2914"/>
    <w:multiLevelType w:val="hybridMultilevel"/>
    <w:tmpl w:val="309E8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AD2F05"/>
    <w:multiLevelType w:val="hybridMultilevel"/>
    <w:tmpl w:val="4198DB7C"/>
    <w:lvl w:ilvl="0" w:tplc="E0024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1684CC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12E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D4A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8D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662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9ED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61E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FA8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856D65"/>
    <w:multiLevelType w:val="hybridMultilevel"/>
    <w:tmpl w:val="8974B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B90F10"/>
    <w:multiLevelType w:val="hybridMultilevel"/>
    <w:tmpl w:val="F7621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153726"/>
    <w:multiLevelType w:val="hybridMultilevel"/>
    <w:tmpl w:val="D4E86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7B2617C"/>
    <w:multiLevelType w:val="hybridMultilevel"/>
    <w:tmpl w:val="5FD29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903CA"/>
    <w:multiLevelType w:val="hybridMultilevel"/>
    <w:tmpl w:val="29D8C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14393F"/>
    <w:multiLevelType w:val="hybridMultilevel"/>
    <w:tmpl w:val="C396CA5A"/>
    <w:lvl w:ilvl="0" w:tplc="75CC9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8C85A">
      <w:start w:val="27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225232">
      <w:start w:val="27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86E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0B2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C40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90F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C7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DCB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204580F"/>
    <w:multiLevelType w:val="hybridMultilevel"/>
    <w:tmpl w:val="E22A1214"/>
    <w:lvl w:ilvl="0" w:tplc="C8F25F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A84B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47C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7E58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A1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4863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E21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5E9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A24B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3BC45C3"/>
    <w:multiLevelType w:val="hybridMultilevel"/>
    <w:tmpl w:val="1446FEA0"/>
    <w:lvl w:ilvl="0" w:tplc="DCDC6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32FB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4CA2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900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FAD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56FF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C4B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4EEF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CA3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4"/>
  </w:num>
  <w:num w:numId="3">
    <w:abstractNumId w:val="13"/>
  </w:num>
  <w:num w:numId="4">
    <w:abstractNumId w:val="10"/>
  </w:num>
  <w:num w:numId="5">
    <w:abstractNumId w:val="27"/>
  </w:num>
  <w:num w:numId="6">
    <w:abstractNumId w:val="8"/>
  </w:num>
  <w:num w:numId="7">
    <w:abstractNumId w:val="25"/>
  </w:num>
  <w:num w:numId="8">
    <w:abstractNumId w:val="21"/>
  </w:num>
  <w:num w:numId="9">
    <w:abstractNumId w:val="26"/>
  </w:num>
  <w:num w:numId="10">
    <w:abstractNumId w:val="16"/>
  </w:num>
  <w:num w:numId="11">
    <w:abstractNumId w:val="0"/>
  </w:num>
  <w:num w:numId="12">
    <w:abstractNumId w:val="12"/>
  </w:num>
  <w:num w:numId="13">
    <w:abstractNumId w:val="17"/>
  </w:num>
  <w:num w:numId="14">
    <w:abstractNumId w:val="5"/>
  </w:num>
  <w:num w:numId="15">
    <w:abstractNumId w:val="23"/>
  </w:num>
  <w:num w:numId="16">
    <w:abstractNumId w:val="19"/>
  </w:num>
  <w:num w:numId="17">
    <w:abstractNumId w:val="15"/>
  </w:num>
  <w:num w:numId="18">
    <w:abstractNumId w:val="29"/>
  </w:num>
  <w:num w:numId="19">
    <w:abstractNumId w:val="7"/>
  </w:num>
  <w:num w:numId="20">
    <w:abstractNumId w:val="22"/>
  </w:num>
  <w:num w:numId="21">
    <w:abstractNumId w:val="6"/>
  </w:num>
  <w:num w:numId="22">
    <w:abstractNumId w:val="20"/>
  </w:num>
  <w:num w:numId="23">
    <w:abstractNumId w:val="18"/>
  </w:num>
  <w:num w:numId="24">
    <w:abstractNumId w:val="1"/>
  </w:num>
  <w:num w:numId="25">
    <w:abstractNumId w:val="24"/>
  </w:num>
  <w:num w:numId="26">
    <w:abstractNumId w:val="9"/>
  </w:num>
  <w:num w:numId="27">
    <w:abstractNumId w:val="2"/>
  </w:num>
  <w:num w:numId="28">
    <w:abstractNumId w:val="3"/>
  </w:num>
  <w:num w:numId="29">
    <w:abstractNumId w:val="28"/>
  </w:num>
  <w:num w:numId="30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0523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4AEF"/>
    <w:rsid w:val="00026C65"/>
    <w:rsid w:val="00027755"/>
    <w:rsid w:val="00030048"/>
    <w:rsid w:val="0003072D"/>
    <w:rsid w:val="000314CD"/>
    <w:rsid w:val="000317D2"/>
    <w:rsid w:val="00033544"/>
    <w:rsid w:val="0003479E"/>
    <w:rsid w:val="00035691"/>
    <w:rsid w:val="0004132D"/>
    <w:rsid w:val="0004189A"/>
    <w:rsid w:val="000433EA"/>
    <w:rsid w:val="00044CFA"/>
    <w:rsid w:val="000459C7"/>
    <w:rsid w:val="00046630"/>
    <w:rsid w:val="00046C80"/>
    <w:rsid w:val="0004718B"/>
    <w:rsid w:val="00050112"/>
    <w:rsid w:val="000505CC"/>
    <w:rsid w:val="000511F9"/>
    <w:rsid w:val="00052850"/>
    <w:rsid w:val="000528A2"/>
    <w:rsid w:val="00052BBA"/>
    <w:rsid w:val="00054D9D"/>
    <w:rsid w:val="00055676"/>
    <w:rsid w:val="00056544"/>
    <w:rsid w:val="00060D8E"/>
    <w:rsid w:val="000610E7"/>
    <w:rsid w:val="00063D9E"/>
    <w:rsid w:val="00064AD3"/>
    <w:rsid w:val="00065088"/>
    <w:rsid w:val="000652D3"/>
    <w:rsid w:val="000654A0"/>
    <w:rsid w:val="000707CA"/>
    <w:rsid w:val="0007205E"/>
    <w:rsid w:val="00072BBA"/>
    <w:rsid w:val="000747F0"/>
    <w:rsid w:val="00075FDA"/>
    <w:rsid w:val="00076386"/>
    <w:rsid w:val="00076D82"/>
    <w:rsid w:val="00081EC2"/>
    <w:rsid w:val="00083800"/>
    <w:rsid w:val="00084A65"/>
    <w:rsid w:val="00091A92"/>
    <w:rsid w:val="00093AAD"/>
    <w:rsid w:val="00093C49"/>
    <w:rsid w:val="00095A80"/>
    <w:rsid w:val="000973E1"/>
    <w:rsid w:val="000A0D39"/>
    <w:rsid w:val="000A1402"/>
    <w:rsid w:val="000A20BA"/>
    <w:rsid w:val="000A21D7"/>
    <w:rsid w:val="000A262C"/>
    <w:rsid w:val="000A3C8D"/>
    <w:rsid w:val="000A40EC"/>
    <w:rsid w:val="000A54EE"/>
    <w:rsid w:val="000A6A23"/>
    <w:rsid w:val="000A7BC5"/>
    <w:rsid w:val="000B16DB"/>
    <w:rsid w:val="000B1C5E"/>
    <w:rsid w:val="000B2282"/>
    <w:rsid w:val="000B2A11"/>
    <w:rsid w:val="000B2A5B"/>
    <w:rsid w:val="000B3B91"/>
    <w:rsid w:val="000B4641"/>
    <w:rsid w:val="000B5F0A"/>
    <w:rsid w:val="000C56B1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737"/>
    <w:rsid w:val="000D584F"/>
    <w:rsid w:val="000E071E"/>
    <w:rsid w:val="000E27AA"/>
    <w:rsid w:val="000E3365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568D"/>
    <w:rsid w:val="000F77A6"/>
    <w:rsid w:val="00100486"/>
    <w:rsid w:val="00101C4F"/>
    <w:rsid w:val="00102C9F"/>
    <w:rsid w:val="001068D2"/>
    <w:rsid w:val="001103BD"/>
    <w:rsid w:val="00111208"/>
    <w:rsid w:val="00111808"/>
    <w:rsid w:val="0011339F"/>
    <w:rsid w:val="00114E96"/>
    <w:rsid w:val="001204DD"/>
    <w:rsid w:val="00122839"/>
    <w:rsid w:val="001237AC"/>
    <w:rsid w:val="00124E12"/>
    <w:rsid w:val="0012673D"/>
    <w:rsid w:val="001269B8"/>
    <w:rsid w:val="00127099"/>
    <w:rsid w:val="00132421"/>
    <w:rsid w:val="00132B71"/>
    <w:rsid w:val="0013427A"/>
    <w:rsid w:val="001362C2"/>
    <w:rsid w:val="00136955"/>
    <w:rsid w:val="001371B2"/>
    <w:rsid w:val="00137D78"/>
    <w:rsid w:val="001409A0"/>
    <w:rsid w:val="00141F08"/>
    <w:rsid w:val="00141FF2"/>
    <w:rsid w:val="00142DE2"/>
    <w:rsid w:val="00144C87"/>
    <w:rsid w:val="001467B1"/>
    <w:rsid w:val="00150175"/>
    <w:rsid w:val="001502C8"/>
    <w:rsid w:val="0015130F"/>
    <w:rsid w:val="00151757"/>
    <w:rsid w:val="00155BFD"/>
    <w:rsid w:val="00157390"/>
    <w:rsid w:val="00160998"/>
    <w:rsid w:val="00160CD6"/>
    <w:rsid w:val="0016316A"/>
    <w:rsid w:val="00164171"/>
    <w:rsid w:val="00164E58"/>
    <w:rsid w:val="00165033"/>
    <w:rsid w:val="001670EA"/>
    <w:rsid w:val="00167401"/>
    <w:rsid w:val="001674A0"/>
    <w:rsid w:val="00170389"/>
    <w:rsid w:val="00170A50"/>
    <w:rsid w:val="00174FFD"/>
    <w:rsid w:val="001759CA"/>
    <w:rsid w:val="0017726A"/>
    <w:rsid w:val="00180278"/>
    <w:rsid w:val="001818A7"/>
    <w:rsid w:val="00182725"/>
    <w:rsid w:val="001829C8"/>
    <w:rsid w:val="00186904"/>
    <w:rsid w:val="00186B0A"/>
    <w:rsid w:val="001905BD"/>
    <w:rsid w:val="00192FE6"/>
    <w:rsid w:val="00193986"/>
    <w:rsid w:val="00193B08"/>
    <w:rsid w:val="00194570"/>
    <w:rsid w:val="0019572D"/>
    <w:rsid w:val="00196BF4"/>
    <w:rsid w:val="001972DA"/>
    <w:rsid w:val="001976AA"/>
    <w:rsid w:val="001A08B4"/>
    <w:rsid w:val="001A15C6"/>
    <w:rsid w:val="001A5E19"/>
    <w:rsid w:val="001B01FA"/>
    <w:rsid w:val="001B0832"/>
    <w:rsid w:val="001B18A7"/>
    <w:rsid w:val="001B36FC"/>
    <w:rsid w:val="001B41ED"/>
    <w:rsid w:val="001B4607"/>
    <w:rsid w:val="001B7E0C"/>
    <w:rsid w:val="001C0674"/>
    <w:rsid w:val="001C226F"/>
    <w:rsid w:val="001C66AC"/>
    <w:rsid w:val="001C6754"/>
    <w:rsid w:val="001C77F0"/>
    <w:rsid w:val="001D46A0"/>
    <w:rsid w:val="001D7282"/>
    <w:rsid w:val="001D7CA4"/>
    <w:rsid w:val="001D7E58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1B0B"/>
    <w:rsid w:val="001F23BD"/>
    <w:rsid w:val="001F34DA"/>
    <w:rsid w:val="001F4DAC"/>
    <w:rsid w:val="001F5019"/>
    <w:rsid w:val="001F67AA"/>
    <w:rsid w:val="001F7599"/>
    <w:rsid w:val="00204B3A"/>
    <w:rsid w:val="0020535A"/>
    <w:rsid w:val="00206955"/>
    <w:rsid w:val="00210309"/>
    <w:rsid w:val="00212FB8"/>
    <w:rsid w:val="00213709"/>
    <w:rsid w:val="002149AF"/>
    <w:rsid w:val="00214A86"/>
    <w:rsid w:val="00215AAA"/>
    <w:rsid w:val="00217CDF"/>
    <w:rsid w:val="00221985"/>
    <w:rsid w:val="00221EC5"/>
    <w:rsid w:val="00222A7A"/>
    <w:rsid w:val="00224A2C"/>
    <w:rsid w:val="002251A1"/>
    <w:rsid w:val="002256D9"/>
    <w:rsid w:val="0022687C"/>
    <w:rsid w:val="00227A45"/>
    <w:rsid w:val="002306C8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FD5"/>
    <w:rsid w:val="002477DF"/>
    <w:rsid w:val="00251AD6"/>
    <w:rsid w:val="00252C17"/>
    <w:rsid w:val="0025307F"/>
    <w:rsid w:val="002551BD"/>
    <w:rsid w:val="002568D0"/>
    <w:rsid w:val="00262661"/>
    <w:rsid w:val="002632DF"/>
    <w:rsid w:val="002640BA"/>
    <w:rsid w:val="00264CF2"/>
    <w:rsid w:val="00267587"/>
    <w:rsid w:val="00271589"/>
    <w:rsid w:val="00273177"/>
    <w:rsid w:val="00275074"/>
    <w:rsid w:val="002763E9"/>
    <w:rsid w:val="00276736"/>
    <w:rsid w:val="002830DC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413"/>
    <w:rsid w:val="002A2F5E"/>
    <w:rsid w:val="002A352A"/>
    <w:rsid w:val="002A607D"/>
    <w:rsid w:val="002B132E"/>
    <w:rsid w:val="002B206D"/>
    <w:rsid w:val="002B2813"/>
    <w:rsid w:val="002B2D29"/>
    <w:rsid w:val="002C1EEA"/>
    <w:rsid w:val="002C3EAA"/>
    <w:rsid w:val="002C6034"/>
    <w:rsid w:val="002C635B"/>
    <w:rsid w:val="002C7CFF"/>
    <w:rsid w:val="002D0BC6"/>
    <w:rsid w:val="002D17C5"/>
    <w:rsid w:val="002D365F"/>
    <w:rsid w:val="002D6113"/>
    <w:rsid w:val="002D7C86"/>
    <w:rsid w:val="002E0692"/>
    <w:rsid w:val="002E1D74"/>
    <w:rsid w:val="002E2943"/>
    <w:rsid w:val="002E2CF1"/>
    <w:rsid w:val="002E34AF"/>
    <w:rsid w:val="002E408D"/>
    <w:rsid w:val="002E4AAC"/>
    <w:rsid w:val="002E53DE"/>
    <w:rsid w:val="002E563B"/>
    <w:rsid w:val="002E62D2"/>
    <w:rsid w:val="002E6B21"/>
    <w:rsid w:val="002E74AF"/>
    <w:rsid w:val="002E7581"/>
    <w:rsid w:val="002F04AE"/>
    <w:rsid w:val="002F1038"/>
    <w:rsid w:val="002F1B64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D1"/>
    <w:rsid w:val="00304AD2"/>
    <w:rsid w:val="003062E6"/>
    <w:rsid w:val="003068B6"/>
    <w:rsid w:val="003071F6"/>
    <w:rsid w:val="00311C08"/>
    <w:rsid w:val="00312ECE"/>
    <w:rsid w:val="0031393C"/>
    <w:rsid w:val="00313CB0"/>
    <w:rsid w:val="00313F96"/>
    <w:rsid w:val="003150CE"/>
    <w:rsid w:val="003158B7"/>
    <w:rsid w:val="00315AAB"/>
    <w:rsid w:val="00315E1B"/>
    <w:rsid w:val="003175E1"/>
    <w:rsid w:val="00320299"/>
    <w:rsid w:val="00321154"/>
    <w:rsid w:val="003211B0"/>
    <w:rsid w:val="00321EDA"/>
    <w:rsid w:val="003224E7"/>
    <w:rsid w:val="00325D7A"/>
    <w:rsid w:val="00326145"/>
    <w:rsid w:val="00327163"/>
    <w:rsid w:val="00327305"/>
    <w:rsid w:val="00327531"/>
    <w:rsid w:val="00330187"/>
    <w:rsid w:val="00331C77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3954"/>
    <w:rsid w:val="00345405"/>
    <w:rsid w:val="00345DDD"/>
    <w:rsid w:val="00346FED"/>
    <w:rsid w:val="003505F1"/>
    <w:rsid w:val="00351E01"/>
    <w:rsid w:val="00352377"/>
    <w:rsid w:val="00352D21"/>
    <w:rsid w:val="0035443D"/>
    <w:rsid w:val="00354FEE"/>
    <w:rsid w:val="00355831"/>
    <w:rsid w:val="00356C0B"/>
    <w:rsid w:val="00357B9C"/>
    <w:rsid w:val="00361412"/>
    <w:rsid w:val="003615CA"/>
    <w:rsid w:val="003642A6"/>
    <w:rsid w:val="00367337"/>
    <w:rsid w:val="00367FD8"/>
    <w:rsid w:val="00370B63"/>
    <w:rsid w:val="00370FCC"/>
    <w:rsid w:val="003711AF"/>
    <w:rsid w:val="00374848"/>
    <w:rsid w:val="00375D09"/>
    <w:rsid w:val="0037739D"/>
    <w:rsid w:val="0037751C"/>
    <w:rsid w:val="00380F3F"/>
    <w:rsid w:val="00382232"/>
    <w:rsid w:val="00382F1A"/>
    <w:rsid w:val="00383282"/>
    <w:rsid w:val="00383658"/>
    <w:rsid w:val="00383B56"/>
    <w:rsid w:val="00383EB6"/>
    <w:rsid w:val="0038412E"/>
    <w:rsid w:val="00385540"/>
    <w:rsid w:val="00386053"/>
    <w:rsid w:val="0038771D"/>
    <w:rsid w:val="00390AC1"/>
    <w:rsid w:val="00393E44"/>
    <w:rsid w:val="00397AB6"/>
    <w:rsid w:val="00397ACA"/>
    <w:rsid w:val="003A0DA6"/>
    <w:rsid w:val="003A10C3"/>
    <w:rsid w:val="003A419A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3DD0"/>
    <w:rsid w:val="003B4FAA"/>
    <w:rsid w:val="003B547A"/>
    <w:rsid w:val="003B75B9"/>
    <w:rsid w:val="003B77E4"/>
    <w:rsid w:val="003C1A18"/>
    <w:rsid w:val="003C5C41"/>
    <w:rsid w:val="003C7461"/>
    <w:rsid w:val="003D0788"/>
    <w:rsid w:val="003D132A"/>
    <w:rsid w:val="003D1517"/>
    <w:rsid w:val="003D2938"/>
    <w:rsid w:val="003D3FBA"/>
    <w:rsid w:val="003D402B"/>
    <w:rsid w:val="003D764F"/>
    <w:rsid w:val="003E0667"/>
    <w:rsid w:val="003E0BCE"/>
    <w:rsid w:val="003E13E0"/>
    <w:rsid w:val="003E1660"/>
    <w:rsid w:val="003E1CD1"/>
    <w:rsid w:val="003E2A2D"/>
    <w:rsid w:val="003E64A9"/>
    <w:rsid w:val="003E7905"/>
    <w:rsid w:val="003F0336"/>
    <w:rsid w:val="003F5547"/>
    <w:rsid w:val="003F5A0C"/>
    <w:rsid w:val="003F5C40"/>
    <w:rsid w:val="003F6E12"/>
    <w:rsid w:val="003F75ED"/>
    <w:rsid w:val="004002B7"/>
    <w:rsid w:val="00400AD0"/>
    <w:rsid w:val="00400F31"/>
    <w:rsid w:val="00406B4D"/>
    <w:rsid w:val="0041443C"/>
    <w:rsid w:val="004154F7"/>
    <w:rsid w:val="004176FF"/>
    <w:rsid w:val="004241C5"/>
    <w:rsid w:val="00424FA7"/>
    <w:rsid w:val="00426A87"/>
    <w:rsid w:val="004309D8"/>
    <w:rsid w:val="004313D1"/>
    <w:rsid w:val="00432110"/>
    <w:rsid w:val="00433EBE"/>
    <w:rsid w:val="00434406"/>
    <w:rsid w:val="00441B92"/>
    <w:rsid w:val="0044321F"/>
    <w:rsid w:val="0044474B"/>
    <w:rsid w:val="00444F93"/>
    <w:rsid w:val="00445FF7"/>
    <w:rsid w:val="00452B14"/>
    <w:rsid w:val="00453341"/>
    <w:rsid w:val="004545C6"/>
    <w:rsid w:val="00454DCA"/>
    <w:rsid w:val="00456544"/>
    <w:rsid w:val="00456649"/>
    <w:rsid w:val="004567B7"/>
    <w:rsid w:val="00456856"/>
    <w:rsid w:val="0045714C"/>
    <w:rsid w:val="00461210"/>
    <w:rsid w:val="00462490"/>
    <w:rsid w:val="00462DAC"/>
    <w:rsid w:val="00465299"/>
    <w:rsid w:val="00466A0F"/>
    <w:rsid w:val="0046795B"/>
    <w:rsid w:val="00471863"/>
    <w:rsid w:val="00473A14"/>
    <w:rsid w:val="00474CA8"/>
    <w:rsid w:val="00474E43"/>
    <w:rsid w:val="00475229"/>
    <w:rsid w:val="00481D90"/>
    <w:rsid w:val="004827D3"/>
    <w:rsid w:val="00482CD4"/>
    <w:rsid w:val="00483261"/>
    <w:rsid w:val="00485B23"/>
    <w:rsid w:val="004874E4"/>
    <w:rsid w:val="0049070D"/>
    <w:rsid w:val="00491DB2"/>
    <w:rsid w:val="00492877"/>
    <w:rsid w:val="00496DC2"/>
    <w:rsid w:val="00496E75"/>
    <w:rsid w:val="004A014C"/>
    <w:rsid w:val="004A015B"/>
    <w:rsid w:val="004A0AA8"/>
    <w:rsid w:val="004A1FE4"/>
    <w:rsid w:val="004A2CA9"/>
    <w:rsid w:val="004A3CB5"/>
    <w:rsid w:val="004A537D"/>
    <w:rsid w:val="004A67F0"/>
    <w:rsid w:val="004A71C3"/>
    <w:rsid w:val="004A7769"/>
    <w:rsid w:val="004B15E2"/>
    <w:rsid w:val="004B23AD"/>
    <w:rsid w:val="004B2965"/>
    <w:rsid w:val="004B4224"/>
    <w:rsid w:val="004B45B5"/>
    <w:rsid w:val="004B4647"/>
    <w:rsid w:val="004B7455"/>
    <w:rsid w:val="004B74FF"/>
    <w:rsid w:val="004B7CE4"/>
    <w:rsid w:val="004C0401"/>
    <w:rsid w:val="004C14B3"/>
    <w:rsid w:val="004C183D"/>
    <w:rsid w:val="004C3EEE"/>
    <w:rsid w:val="004C483D"/>
    <w:rsid w:val="004C7948"/>
    <w:rsid w:val="004C795A"/>
    <w:rsid w:val="004C7F93"/>
    <w:rsid w:val="004D201D"/>
    <w:rsid w:val="004D26B8"/>
    <w:rsid w:val="004D38C2"/>
    <w:rsid w:val="004D4FBD"/>
    <w:rsid w:val="004D4FC0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3659"/>
    <w:rsid w:val="004F3B71"/>
    <w:rsid w:val="004F5154"/>
    <w:rsid w:val="004F5835"/>
    <w:rsid w:val="004F661C"/>
    <w:rsid w:val="004F6D99"/>
    <w:rsid w:val="00500572"/>
    <w:rsid w:val="00501304"/>
    <w:rsid w:val="00501425"/>
    <w:rsid w:val="005030E7"/>
    <w:rsid w:val="00504311"/>
    <w:rsid w:val="0050485C"/>
    <w:rsid w:val="00504AC6"/>
    <w:rsid w:val="00506FCA"/>
    <w:rsid w:val="00511079"/>
    <w:rsid w:val="00512829"/>
    <w:rsid w:val="00513449"/>
    <w:rsid w:val="0051423C"/>
    <w:rsid w:val="00514C91"/>
    <w:rsid w:val="00516241"/>
    <w:rsid w:val="00516FD9"/>
    <w:rsid w:val="0051791D"/>
    <w:rsid w:val="00520727"/>
    <w:rsid w:val="00523E75"/>
    <w:rsid w:val="005243E0"/>
    <w:rsid w:val="005256F3"/>
    <w:rsid w:val="005265A3"/>
    <w:rsid w:val="00526783"/>
    <w:rsid w:val="005277B9"/>
    <w:rsid w:val="00527FB1"/>
    <w:rsid w:val="005308FE"/>
    <w:rsid w:val="0053162F"/>
    <w:rsid w:val="00531777"/>
    <w:rsid w:val="0053281C"/>
    <w:rsid w:val="005340C9"/>
    <w:rsid w:val="005375FE"/>
    <w:rsid w:val="005420DE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606A4"/>
    <w:rsid w:val="005607B8"/>
    <w:rsid w:val="00560CF5"/>
    <w:rsid w:val="00561792"/>
    <w:rsid w:val="0056272D"/>
    <w:rsid w:val="0056308E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7229"/>
    <w:rsid w:val="00587503"/>
    <w:rsid w:val="00590E8D"/>
    <w:rsid w:val="00591511"/>
    <w:rsid w:val="0059331A"/>
    <w:rsid w:val="00596BBA"/>
    <w:rsid w:val="005975C4"/>
    <w:rsid w:val="00597ED8"/>
    <w:rsid w:val="005A2E77"/>
    <w:rsid w:val="005A34D5"/>
    <w:rsid w:val="005A3A3E"/>
    <w:rsid w:val="005A4904"/>
    <w:rsid w:val="005A515A"/>
    <w:rsid w:val="005A704D"/>
    <w:rsid w:val="005B3C6D"/>
    <w:rsid w:val="005B609E"/>
    <w:rsid w:val="005B6DF6"/>
    <w:rsid w:val="005B7B7D"/>
    <w:rsid w:val="005C1948"/>
    <w:rsid w:val="005C263C"/>
    <w:rsid w:val="005C2679"/>
    <w:rsid w:val="005D07C5"/>
    <w:rsid w:val="005D4302"/>
    <w:rsid w:val="005D5A20"/>
    <w:rsid w:val="005D5F19"/>
    <w:rsid w:val="005D6C09"/>
    <w:rsid w:val="005D786C"/>
    <w:rsid w:val="005E049F"/>
    <w:rsid w:val="005E3073"/>
    <w:rsid w:val="005E316A"/>
    <w:rsid w:val="005E57D6"/>
    <w:rsid w:val="005F0108"/>
    <w:rsid w:val="005F0ECC"/>
    <w:rsid w:val="005F21A5"/>
    <w:rsid w:val="005F2470"/>
    <w:rsid w:val="005F28C6"/>
    <w:rsid w:val="005F3F16"/>
    <w:rsid w:val="005F52CC"/>
    <w:rsid w:val="005F6BD4"/>
    <w:rsid w:val="005F7985"/>
    <w:rsid w:val="00600CEB"/>
    <w:rsid w:val="00601D86"/>
    <w:rsid w:val="00602AA1"/>
    <w:rsid w:val="00604367"/>
    <w:rsid w:val="006044BE"/>
    <w:rsid w:val="0060475F"/>
    <w:rsid w:val="00606A26"/>
    <w:rsid w:val="00607D81"/>
    <w:rsid w:val="00610747"/>
    <w:rsid w:val="0061176E"/>
    <w:rsid w:val="00614CD1"/>
    <w:rsid w:val="0061567B"/>
    <w:rsid w:val="0062152A"/>
    <w:rsid w:val="00623583"/>
    <w:rsid w:val="0062462F"/>
    <w:rsid w:val="00624BA1"/>
    <w:rsid w:val="0062661B"/>
    <w:rsid w:val="006276B8"/>
    <w:rsid w:val="00630118"/>
    <w:rsid w:val="006310AE"/>
    <w:rsid w:val="00632196"/>
    <w:rsid w:val="00633BF2"/>
    <w:rsid w:val="00633F67"/>
    <w:rsid w:val="006345C3"/>
    <w:rsid w:val="00635120"/>
    <w:rsid w:val="006351BE"/>
    <w:rsid w:val="006362F9"/>
    <w:rsid w:val="00636449"/>
    <w:rsid w:val="006373CD"/>
    <w:rsid w:val="0064165D"/>
    <w:rsid w:val="006433BD"/>
    <w:rsid w:val="00643784"/>
    <w:rsid w:val="00644A21"/>
    <w:rsid w:val="00645C9F"/>
    <w:rsid w:val="00646A6C"/>
    <w:rsid w:val="006508B9"/>
    <w:rsid w:val="00650CA1"/>
    <w:rsid w:val="00651854"/>
    <w:rsid w:val="006565D8"/>
    <w:rsid w:val="00656B96"/>
    <w:rsid w:val="00657AE5"/>
    <w:rsid w:val="006619B0"/>
    <w:rsid w:val="00662012"/>
    <w:rsid w:val="00662543"/>
    <w:rsid w:val="006626D0"/>
    <w:rsid w:val="00664E8C"/>
    <w:rsid w:val="00665F7C"/>
    <w:rsid w:val="00666DFC"/>
    <w:rsid w:val="00666EBB"/>
    <w:rsid w:val="0066779E"/>
    <w:rsid w:val="0067269D"/>
    <w:rsid w:val="00672988"/>
    <w:rsid w:val="00674E6A"/>
    <w:rsid w:val="00676A64"/>
    <w:rsid w:val="00677925"/>
    <w:rsid w:val="00680F46"/>
    <w:rsid w:val="00681E7A"/>
    <w:rsid w:val="00682B53"/>
    <w:rsid w:val="00682F27"/>
    <w:rsid w:val="00686F6F"/>
    <w:rsid w:val="00690E2E"/>
    <w:rsid w:val="006932E7"/>
    <w:rsid w:val="00693347"/>
    <w:rsid w:val="0069334C"/>
    <w:rsid w:val="00696D63"/>
    <w:rsid w:val="006A032F"/>
    <w:rsid w:val="006A1D91"/>
    <w:rsid w:val="006A41AE"/>
    <w:rsid w:val="006A4856"/>
    <w:rsid w:val="006A564B"/>
    <w:rsid w:val="006B1545"/>
    <w:rsid w:val="006B2DA7"/>
    <w:rsid w:val="006B2F4D"/>
    <w:rsid w:val="006B3682"/>
    <w:rsid w:val="006B4498"/>
    <w:rsid w:val="006B48CB"/>
    <w:rsid w:val="006C1445"/>
    <w:rsid w:val="006C4FC1"/>
    <w:rsid w:val="006C529D"/>
    <w:rsid w:val="006D0E6B"/>
    <w:rsid w:val="006D2146"/>
    <w:rsid w:val="006D5BCA"/>
    <w:rsid w:val="006E094A"/>
    <w:rsid w:val="006E12B1"/>
    <w:rsid w:val="006E13D1"/>
    <w:rsid w:val="006E4D0C"/>
    <w:rsid w:val="006E5B78"/>
    <w:rsid w:val="006E6BA3"/>
    <w:rsid w:val="006F0914"/>
    <w:rsid w:val="006F1116"/>
    <w:rsid w:val="006F3196"/>
    <w:rsid w:val="006F3C54"/>
    <w:rsid w:val="006F5E64"/>
    <w:rsid w:val="006F60DE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04E43"/>
    <w:rsid w:val="00705A22"/>
    <w:rsid w:val="007069BE"/>
    <w:rsid w:val="0071118B"/>
    <w:rsid w:val="00711E13"/>
    <w:rsid w:val="00712EDA"/>
    <w:rsid w:val="007136D0"/>
    <w:rsid w:val="007155A9"/>
    <w:rsid w:val="007158E1"/>
    <w:rsid w:val="00715D07"/>
    <w:rsid w:val="0071705B"/>
    <w:rsid w:val="00720505"/>
    <w:rsid w:val="007236A3"/>
    <w:rsid w:val="007239B6"/>
    <w:rsid w:val="0072490A"/>
    <w:rsid w:val="0072517D"/>
    <w:rsid w:val="00726878"/>
    <w:rsid w:val="0073124A"/>
    <w:rsid w:val="00733893"/>
    <w:rsid w:val="00734A05"/>
    <w:rsid w:val="00735C6F"/>
    <w:rsid w:val="00740D17"/>
    <w:rsid w:val="00753BB5"/>
    <w:rsid w:val="00756832"/>
    <w:rsid w:val="007618DE"/>
    <w:rsid w:val="007626D0"/>
    <w:rsid w:val="007633BC"/>
    <w:rsid w:val="007651CA"/>
    <w:rsid w:val="00766749"/>
    <w:rsid w:val="00767519"/>
    <w:rsid w:val="007704E1"/>
    <w:rsid w:val="00772569"/>
    <w:rsid w:val="00772E8C"/>
    <w:rsid w:val="007736D3"/>
    <w:rsid w:val="0077500F"/>
    <w:rsid w:val="0077548E"/>
    <w:rsid w:val="00777315"/>
    <w:rsid w:val="00780919"/>
    <w:rsid w:val="007826C8"/>
    <w:rsid w:val="00784190"/>
    <w:rsid w:val="0078457B"/>
    <w:rsid w:val="00784756"/>
    <w:rsid w:val="00784C55"/>
    <w:rsid w:val="0078539D"/>
    <w:rsid w:val="007856C1"/>
    <w:rsid w:val="00785B46"/>
    <w:rsid w:val="00787051"/>
    <w:rsid w:val="0079018D"/>
    <w:rsid w:val="00791A00"/>
    <w:rsid w:val="00792CEE"/>
    <w:rsid w:val="007A138F"/>
    <w:rsid w:val="007A1640"/>
    <w:rsid w:val="007A39DF"/>
    <w:rsid w:val="007A43ED"/>
    <w:rsid w:val="007A4BDD"/>
    <w:rsid w:val="007A72EE"/>
    <w:rsid w:val="007B0397"/>
    <w:rsid w:val="007B128D"/>
    <w:rsid w:val="007B3502"/>
    <w:rsid w:val="007B44ED"/>
    <w:rsid w:val="007B491A"/>
    <w:rsid w:val="007B5370"/>
    <w:rsid w:val="007B61F5"/>
    <w:rsid w:val="007B63FA"/>
    <w:rsid w:val="007B67BD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5ABC"/>
    <w:rsid w:val="007D5E27"/>
    <w:rsid w:val="007D6F64"/>
    <w:rsid w:val="007E79C5"/>
    <w:rsid w:val="007F2635"/>
    <w:rsid w:val="007F43BC"/>
    <w:rsid w:val="007F4740"/>
    <w:rsid w:val="008006C6"/>
    <w:rsid w:val="0080153E"/>
    <w:rsid w:val="0080742D"/>
    <w:rsid w:val="0081151E"/>
    <w:rsid w:val="00812498"/>
    <w:rsid w:val="008127E6"/>
    <w:rsid w:val="0081336E"/>
    <w:rsid w:val="00813928"/>
    <w:rsid w:val="00820DC7"/>
    <w:rsid w:val="00821116"/>
    <w:rsid w:val="00821698"/>
    <w:rsid w:val="00821E1F"/>
    <w:rsid w:val="008221FE"/>
    <w:rsid w:val="00822BF5"/>
    <w:rsid w:val="0082419F"/>
    <w:rsid w:val="00824894"/>
    <w:rsid w:val="008251EE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F58"/>
    <w:rsid w:val="00835AC4"/>
    <w:rsid w:val="00835E2C"/>
    <w:rsid w:val="00836B7A"/>
    <w:rsid w:val="008409AA"/>
    <w:rsid w:val="00840E0E"/>
    <w:rsid w:val="00840FB8"/>
    <w:rsid w:val="00842819"/>
    <w:rsid w:val="00843A7A"/>
    <w:rsid w:val="008447F5"/>
    <w:rsid w:val="00846292"/>
    <w:rsid w:val="008506E1"/>
    <w:rsid w:val="008515EE"/>
    <w:rsid w:val="008528D3"/>
    <w:rsid w:val="00854553"/>
    <w:rsid w:val="008545E6"/>
    <w:rsid w:val="00854B03"/>
    <w:rsid w:val="008551AC"/>
    <w:rsid w:val="00855B86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4DD5"/>
    <w:rsid w:val="00867651"/>
    <w:rsid w:val="008743F3"/>
    <w:rsid w:val="0087444A"/>
    <w:rsid w:val="00875139"/>
    <w:rsid w:val="00875410"/>
    <w:rsid w:val="008824EF"/>
    <w:rsid w:val="008835F6"/>
    <w:rsid w:val="00883D4D"/>
    <w:rsid w:val="008850BA"/>
    <w:rsid w:val="00885876"/>
    <w:rsid w:val="00886185"/>
    <w:rsid w:val="008861D9"/>
    <w:rsid w:val="0088638C"/>
    <w:rsid w:val="008908E5"/>
    <w:rsid w:val="00891216"/>
    <w:rsid w:val="00894FDC"/>
    <w:rsid w:val="008A16F9"/>
    <w:rsid w:val="008A1D3E"/>
    <w:rsid w:val="008A4B16"/>
    <w:rsid w:val="008A4D63"/>
    <w:rsid w:val="008A6D62"/>
    <w:rsid w:val="008A7A69"/>
    <w:rsid w:val="008B3B51"/>
    <w:rsid w:val="008B4057"/>
    <w:rsid w:val="008B4145"/>
    <w:rsid w:val="008B5290"/>
    <w:rsid w:val="008C2CFD"/>
    <w:rsid w:val="008C603A"/>
    <w:rsid w:val="008C71C8"/>
    <w:rsid w:val="008D167D"/>
    <w:rsid w:val="008D4B58"/>
    <w:rsid w:val="008D4B8A"/>
    <w:rsid w:val="008D7D7B"/>
    <w:rsid w:val="008E0F52"/>
    <w:rsid w:val="008E2316"/>
    <w:rsid w:val="008E34BE"/>
    <w:rsid w:val="008E42F4"/>
    <w:rsid w:val="008E5657"/>
    <w:rsid w:val="008E5E51"/>
    <w:rsid w:val="008F00DB"/>
    <w:rsid w:val="008F1264"/>
    <w:rsid w:val="008F47C6"/>
    <w:rsid w:val="009006A2"/>
    <w:rsid w:val="0090102B"/>
    <w:rsid w:val="00901326"/>
    <w:rsid w:val="00901448"/>
    <w:rsid w:val="00903545"/>
    <w:rsid w:val="00905C47"/>
    <w:rsid w:val="00906379"/>
    <w:rsid w:val="009101EA"/>
    <w:rsid w:val="009106FC"/>
    <w:rsid w:val="009118BB"/>
    <w:rsid w:val="00913AC1"/>
    <w:rsid w:val="00915B81"/>
    <w:rsid w:val="00915D6B"/>
    <w:rsid w:val="009160DF"/>
    <w:rsid w:val="009162C7"/>
    <w:rsid w:val="00916EC2"/>
    <w:rsid w:val="00920577"/>
    <w:rsid w:val="009213BD"/>
    <w:rsid w:val="00924627"/>
    <w:rsid w:val="009250A8"/>
    <w:rsid w:val="00925BE6"/>
    <w:rsid w:val="00925F86"/>
    <w:rsid w:val="00926F61"/>
    <w:rsid w:val="00930884"/>
    <w:rsid w:val="0093123D"/>
    <w:rsid w:val="00933040"/>
    <w:rsid w:val="009330E9"/>
    <w:rsid w:val="00935D15"/>
    <w:rsid w:val="009411FB"/>
    <w:rsid w:val="009414A9"/>
    <w:rsid w:val="009414D9"/>
    <w:rsid w:val="00941B71"/>
    <w:rsid w:val="009421AD"/>
    <w:rsid w:val="0094221C"/>
    <w:rsid w:val="0094409C"/>
    <w:rsid w:val="00944159"/>
    <w:rsid w:val="00944816"/>
    <w:rsid w:val="009449B2"/>
    <w:rsid w:val="00944A82"/>
    <w:rsid w:val="00946C4D"/>
    <w:rsid w:val="00951C92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31D6"/>
    <w:rsid w:val="0097404E"/>
    <w:rsid w:val="00974746"/>
    <w:rsid w:val="00975119"/>
    <w:rsid w:val="00976F04"/>
    <w:rsid w:val="009777F4"/>
    <w:rsid w:val="00977AD8"/>
    <w:rsid w:val="00980A10"/>
    <w:rsid w:val="00981130"/>
    <w:rsid w:val="009821B6"/>
    <w:rsid w:val="00983D46"/>
    <w:rsid w:val="00983DCA"/>
    <w:rsid w:val="00985EF7"/>
    <w:rsid w:val="00986CF9"/>
    <w:rsid w:val="00990C0E"/>
    <w:rsid w:val="00990D75"/>
    <w:rsid w:val="00991093"/>
    <w:rsid w:val="0099163B"/>
    <w:rsid w:val="00992343"/>
    <w:rsid w:val="0099493B"/>
    <w:rsid w:val="00996306"/>
    <w:rsid w:val="00996744"/>
    <w:rsid w:val="00997CF4"/>
    <w:rsid w:val="009A1169"/>
    <w:rsid w:val="009A3789"/>
    <w:rsid w:val="009A6919"/>
    <w:rsid w:val="009A6AC7"/>
    <w:rsid w:val="009B0408"/>
    <w:rsid w:val="009B0843"/>
    <w:rsid w:val="009B1E47"/>
    <w:rsid w:val="009B2CED"/>
    <w:rsid w:val="009B53B7"/>
    <w:rsid w:val="009B7A72"/>
    <w:rsid w:val="009B7BB8"/>
    <w:rsid w:val="009C126A"/>
    <w:rsid w:val="009C171B"/>
    <w:rsid w:val="009C1D4C"/>
    <w:rsid w:val="009C2DD2"/>
    <w:rsid w:val="009C441F"/>
    <w:rsid w:val="009C4A07"/>
    <w:rsid w:val="009C4B8E"/>
    <w:rsid w:val="009C51D5"/>
    <w:rsid w:val="009C599A"/>
    <w:rsid w:val="009C650E"/>
    <w:rsid w:val="009C70DB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74F0"/>
    <w:rsid w:val="009F0768"/>
    <w:rsid w:val="009F17CE"/>
    <w:rsid w:val="009F7867"/>
    <w:rsid w:val="009F7D66"/>
    <w:rsid w:val="00A00BD2"/>
    <w:rsid w:val="00A00E56"/>
    <w:rsid w:val="00A027F3"/>
    <w:rsid w:val="00A03978"/>
    <w:rsid w:val="00A07E08"/>
    <w:rsid w:val="00A1179A"/>
    <w:rsid w:val="00A12798"/>
    <w:rsid w:val="00A12B8F"/>
    <w:rsid w:val="00A142A2"/>
    <w:rsid w:val="00A153BE"/>
    <w:rsid w:val="00A15DEE"/>
    <w:rsid w:val="00A167B5"/>
    <w:rsid w:val="00A16DBE"/>
    <w:rsid w:val="00A178EA"/>
    <w:rsid w:val="00A17C4F"/>
    <w:rsid w:val="00A20A39"/>
    <w:rsid w:val="00A2352E"/>
    <w:rsid w:val="00A238BD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C0"/>
    <w:rsid w:val="00A45468"/>
    <w:rsid w:val="00A45EF2"/>
    <w:rsid w:val="00A4791B"/>
    <w:rsid w:val="00A50A48"/>
    <w:rsid w:val="00A50A5D"/>
    <w:rsid w:val="00A51522"/>
    <w:rsid w:val="00A51573"/>
    <w:rsid w:val="00A51A5E"/>
    <w:rsid w:val="00A52895"/>
    <w:rsid w:val="00A53DA0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77C29"/>
    <w:rsid w:val="00A803BC"/>
    <w:rsid w:val="00A80969"/>
    <w:rsid w:val="00A86EA7"/>
    <w:rsid w:val="00A91C7B"/>
    <w:rsid w:val="00A92776"/>
    <w:rsid w:val="00A93181"/>
    <w:rsid w:val="00A938E0"/>
    <w:rsid w:val="00A938E6"/>
    <w:rsid w:val="00A93CCF"/>
    <w:rsid w:val="00A95BD5"/>
    <w:rsid w:val="00A96F78"/>
    <w:rsid w:val="00AA1087"/>
    <w:rsid w:val="00AA25A9"/>
    <w:rsid w:val="00AA26D9"/>
    <w:rsid w:val="00AA51AD"/>
    <w:rsid w:val="00AA591E"/>
    <w:rsid w:val="00AA65C9"/>
    <w:rsid w:val="00AB0A32"/>
    <w:rsid w:val="00AB0E56"/>
    <w:rsid w:val="00AB1FE4"/>
    <w:rsid w:val="00AB3A15"/>
    <w:rsid w:val="00AB4ECC"/>
    <w:rsid w:val="00AB6601"/>
    <w:rsid w:val="00AB674E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79D3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746F"/>
    <w:rsid w:val="00B20725"/>
    <w:rsid w:val="00B2175F"/>
    <w:rsid w:val="00B245DA"/>
    <w:rsid w:val="00B2628E"/>
    <w:rsid w:val="00B266B0"/>
    <w:rsid w:val="00B27921"/>
    <w:rsid w:val="00B3000E"/>
    <w:rsid w:val="00B326A8"/>
    <w:rsid w:val="00B329EB"/>
    <w:rsid w:val="00B32D52"/>
    <w:rsid w:val="00B33508"/>
    <w:rsid w:val="00B3377E"/>
    <w:rsid w:val="00B34605"/>
    <w:rsid w:val="00B35DA4"/>
    <w:rsid w:val="00B36B1F"/>
    <w:rsid w:val="00B40A96"/>
    <w:rsid w:val="00B422A7"/>
    <w:rsid w:val="00B42A32"/>
    <w:rsid w:val="00B42FA6"/>
    <w:rsid w:val="00B4399E"/>
    <w:rsid w:val="00B43A16"/>
    <w:rsid w:val="00B45CE1"/>
    <w:rsid w:val="00B46A75"/>
    <w:rsid w:val="00B500CD"/>
    <w:rsid w:val="00B51709"/>
    <w:rsid w:val="00B5239C"/>
    <w:rsid w:val="00B53893"/>
    <w:rsid w:val="00B548C2"/>
    <w:rsid w:val="00B55428"/>
    <w:rsid w:val="00B570BF"/>
    <w:rsid w:val="00B63337"/>
    <w:rsid w:val="00B6369F"/>
    <w:rsid w:val="00B639D7"/>
    <w:rsid w:val="00B64898"/>
    <w:rsid w:val="00B67805"/>
    <w:rsid w:val="00B7267A"/>
    <w:rsid w:val="00B726FF"/>
    <w:rsid w:val="00B72AA4"/>
    <w:rsid w:val="00B76BCD"/>
    <w:rsid w:val="00B76EE9"/>
    <w:rsid w:val="00B77880"/>
    <w:rsid w:val="00B80894"/>
    <w:rsid w:val="00B80D90"/>
    <w:rsid w:val="00B82613"/>
    <w:rsid w:val="00B828B5"/>
    <w:rsid w:val="00B84E9C"/>
    <w:rsid w:val="00B85522"/>
    <w:rsid w:val="00B90E2A"/>
    <w:rsid w:val="00B90F2A"/>
    <w:rsid w:val="00B9198D"/>
    <w:rsid w:val="00B93008"/>
    <w:rsid w:val="00B9406D"/>
    <w:rsid w:val="00B94BA7"/>
    <w:rsid w:val="00B94E0E"/>
    <w:rsid w:val="00B97CA3"/>
    <w:rsid w:val="00BA1AB0"/>
    <w:rsid w:val="00BA76A9"/>
    <w:rsid w:val="00BB3E2B"/>
    <w:rsid w:val="00BB5D1C"/>
    <w:rsid w:val="00BB6552"/>
    <w:rsid w:val="00BB6B9B"/>
    <w:rsid w:val="00BB754F"/>
    <w:rsid w:val="00BC07D4"/>
    <w:rsid w:val="00BC0A5D"/>
    <w:rsid w:val="00BC0BE3"/>
    <w:rsid w:val="00BC1AD9"/>
    <w:rsid w:val="00BC32E7"/>
    <w:rsid w:val="00BC58B9"/>
    <w:rsid w:val="00BD3E68"/>
    <w:rsid w:val="00BD598A"/>
    <w:rsid w:val="00BD75B4"/>
    <w:rsid w:val="00BD7D14"/>
    <w:rsid w:val="00BE02B4"/>
    <w:rsid w:val="00BE631E"/>
    <w:rsid w:val="00BF0CCF"/>
    <w:rsid w:val="00BF0FC5"/>
    <w:rsid w:val="00BF10BC"/>
    <w:rsid w:val="00BF21AC"/>
    <w:rsid w:val="00BF2E53"/>
    <w:rsid w:val="00BF3669"/>
    <w:rsid w:val="00BF3C0D"/>
    <w:rsid w:val="00C011A3"/>
    <w:rsid w:val="00C03309"/>
    <w:rsid w:val="00C072FE"/>
    <w:rsid w:val="00C12E39"/>
    <w:rsid w:val="00C14164"/>
    <w:rsid w:val="00C14851"/>
    <w:rsid w:val="00C15D8E"/>
    <w:rsid w:val="00C17012"/>
    <w:rsid w:val="00C178FB"/>
    <w:rsid w:val="00C257B7"/>
    <w:rsid w:val="00C272E8"/>
    <w:rsid w:val="00C32035"/>
    <w:rsid w:val="00C33359"/>
    <w:rsid w:val="00C348D6"/>
    <w:rsid w:val="00C36E34"/>
    <w:rsid w:val="00C404EE"/>
    <w:rsid w:val="00C4061A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316B"/>
    <w:rsid w:val="00C54020"/>
    <w:rsid w:val="00C545C5"/>
    <w:rsid w:val="00C54CEA"/>
    <w:rsid w:val="00C61D4B"/>
    <w:rsid w:val="00C62B0A"/>
    <w:rsid w:val="00C63F08"/>
    <w:rsid w:val="00C6528C"/>
    <w:rsid w:val="00C661E8"/>
    <w:rsid w:val="00C66951"/>
    <w:rsid w:val="00C70084"/>
    <w:rsid w:val="00C7235B"/>
    <w:rsid w:val="00C72E18"/>
    <w:rsid w:val="00C7380B"/>
    <w:rsid w:val="00C74421"/>
    <w:rsid w:val="00C75F2F"/>
    <w:rsid w:val="00C75FEE"/>
    <w:rsid w:val="00C76F1D"/>
    <w:rsid w:val="00C77D26"/>
    <w:rsid w:val="00C82BBB"/>
    <w:rsid w:val="00C84D39"/>
    <w:rsid w:val="00C85277"/>
    <w:rsid w:val="00C85D76"/>
    <w:rsid w:val="00C873AC"/>
    <w:rsid w:val="00C9106A"/>
    <w:rsid w:val="00C933E7"/>
    <w:rsid w:val="00C93462"/>
    <w:rsid w:val="00C94384"/>
    <w:rsid w:val="00C94A34"/>
    <w:rsid w:val="00C94C2B"/>
    <w:rsid w:val="00C96F79"/>
    <w:rsid w:val="00C97CF9"/>
    <w:rsid w:val="00CA17DD"/>
    <w:rsid w:val="00CA1863"/>
    <w:rsid w:val="00CA391D"/>
    <w:rsid w:val="00CA3ACD"/>
    <w:rsid w:val="00CA4F8B"/>
    <w:rsid w:val="00CA5295"/>
    <w:rsid w:val="00CB09DA"/>
    <w:rsid w:val="00CB0BD9"/>
    <w:rsid w:val="00CB19E0"/>
    <w:rsid w:val="00CB1CAC"/>
    <w:rsid w:val="00CB1DE8"/>
    <w:rsid w:val="00CB1E3B"/>
    <w:rsid w:val="00CB1F1D"/>
    <w:rsid w:val="00CB71F8"/>
    <w:rsid w:val="00CC26DB"/>
    <w:rsid w:val="00CC3DAA"/>
    <w:rsid w:val="00CC4C2C"/>
    <w:rsid w:val="00CC5057"/>
    <w:rsid w:val="00CD078F"/>
    <w:rsid w:val="00CD121E"/>
    <w:rsid w:val="00CD3ED8"/>
    <w:rsid w:val="00CD464F"/>
    <w:rsid w:val="00CD761D"/>
    <w:rsid w:val="00CD76B5"/>
    <w:rsid w:val="00CD7E3B"/>
    <w:rsid w:val="00CE2346"/>
    <w:rsid w:val="00CE6F0F"/>
    <w:rsid w:val="00CF002F"/>
    <w:rsid w:val="00CF0246"/>
    <w:rsid w:val="00CF2483"/>
    <w:rsid w:val="00CF24E2"/>
    <w:rsid w:val="00CF4ABD"/>
    <w:rsid w:val="00CF5A53"/>
    <w:rsid w:val="00CF5D28"/>
    <w:rsid w:val="00CF6F1E"/>
    <w:rsid w:val="00D001F9"/>
    <w:rsid w:val="00D0036E"/>
    <w:rsid w:val="00D00BB7"/>
    <w:rsid w:val="00D01EAD"/>
    <w:rsid w:val="00D035B9"/>
    <w:rsid w:val="00D0518B"/>
    <w:rsid w:val="00D060FF"/>
    <w:rsid w:val="00D064E8"/>
    <w:rsid w:val="00D06572"/>
    <w:rsid w:val="00D065CD"/>
    <w:rsid w:val="00D12325"/>
    <w:rsid w:val="00D14487"/>
    <w:rsid w:val="00D15E7E"/>
    <w:rsid w:val="00D20016"/>
    <w:rsid w:val="00D2279F"/>
    <w:rsid w:val="00D22AF1"/>
    <w:rsid w:val="00D22E93"/>
    <w:rsid w:val="00D242DA"/>
    <w:rsid w:val="00D26448"/>
    <w:rsid w:val="00D264CE"/>
    <w:rsid w:val="00D26670"/>
    <w:rsid w:val="00D27B8B"/>
    <w:rsid w:val="00D31B6E"/>
    <w:rsid w:val="00D3232B"/>
    <w:rsid w:val="00D3239F"/>
    <w:rsid w:val="00D324A4"/>
    <w:rsid w:val="00D328F6"/>
    <w:rsid w:val="00D3462C"/>
    <w:rsid w:val="00D35198"/>
    <w:rsid w:val="00D3584B"/>
    <w:rsid w:val="00D36519"/>
    <w:rsid w:val="00D3688C"/>
    <w:rsid w:val="00D42240"/>
    <w:rsid w:val="00D427C3"/>
    <w:rsid w:val="00D42EB8"/>
    <w:rsid w:val="00D44932"/>
    <w:rsid w:val="00D46111"/>
    <w:rsid w:val="00D47C16"/>
    <w:rsid w:val="00D502AF"/>
    <w:rsid w:val="00D50764"/>
    <w:rsid w:val="00D50C12"/>
    <w:rsid w:val="00D51A77"/>
    <w:rsid w:val="00D52498"/>
    <w:rsid w:val="00D52EEA"/>
    <w:rsid w:val="00D53830"/>
    <w:rsid w:val="00D55889"/>
    <w:rsid w:val="00D57AF0"/>
    <w:rsid w:val="00D57D27"/>
    <w:rsid w:val="00D62ECD"/>
    <w:rsid w:val="00D64426"/>
    <w:rsid w:val="00D67BC5"/>
    <w:rsid w:val="00D7021B"/>
    <w:rsid w:val="00D70D33"/>
    <w:rsid w:val="00D73077"/>
    <w:rsid w:val="00D73C57"/>
    <w:rsid w:val="00D742FF"/>
    <w:rsid w:val="00D758B3"/>
    <w:rsid w:val="00D76ADC"/>
    <w:rsid w:val="00D76D05"/>
    <w:rsid w:val="00D77413"/>
    <w:rsid w:val="00D81F10"/>
    <w:rsid w:val="00D84A57"/>
    <w:rsid w:val="00D874DF"/>
    <w:rsid w:val="00D87A12"/>
    <w:rsid w:val="00D912E2"/>
    <w:rsid w:val="00D91368"/>
    <w:rsid w:val="00D930E1"/>
    <w:rsid w:val="00D9415C"/>
    <w:rsid w:val="00D942CC"/>
    <w:rsid w:val="00D94D87"/>
    <w:rsid w:val="00D962DC"/>
    <w:rsid w:val="00DA180C"/>
    <w:rsid w:val="00DA451D"/>
    <w:rsid w:val="00DA50BE"/>
    <w:rsid w:val="00DA56DB"/>
    <w:rsid w:val="00DA6452"/>
    <w:rsid w:val="00DA6FE9"/>
    <w:rsid w:val="00DA7925"/>
    <w:rsid w:val="00DB0AB8"/>
    <w:rsid w:val="00DB0D2A"/>
    <w:rsid w:val="00DB1DAB"/>
    <w:rsid w:val="00DB39D4"/>
    <w:rsid w:val="00DB3A47"/>
    <w:rsid w:val="00DB4E06"/>
    <w:rsid w:val="00DB6A80"/>
    <w:rsid w:val="00DB6C06"/>
    <w:rsid w:val="00DB7B06"/>
    <w:rsid w:val="00DB7E2A"/>
    <w:rsid w:val="00DC129F"/>
    <w:rsid w:val="00DC3A9D"/>
    <w:rsid w:val="00DC4EC1"/>
    <w:rsid w:val="00DC51EB"/>
    <w:rsid w:val="00DC6C1E"/>
    <w:rsid w:val="00DC7951"/>
    <w:rsid w:val="00DD1C4B"/>
    <w:rsid w:val="00DD1F7B"/>
    <w:rsid w:val="00DD229E"/>
    <w:rsid w:val="00DD55E0"/>
    <w:rsid w:val="00DE1904"/>
    <w:rsid w:val="00DE3DBB"/>
    <w:rsid w:val="00DE43A2"/>
    <w:rsid w:val="00DE4A74"/>
    <w:rsid w:val="00DE541C"/>
    <w:rsid w:val="00DE7256"/>
    <w:rsid w:val="00DE737B"/>
    <w:rsid w:val="00DF100B"/>
    <w:rsid w:val="00DF3F71"/>
    <w:rsid w:val="00DF4359"/>
    <w:rsid w:val="00DF6181"/>
    <w:rsid w:val="00E03A76"/>
    <w:rsid w:val="00E0576C"/>
    <w:rsid w:val="00E068BC"/>
    <w:rsid w:val="00E073F0"/>
    <w:rsid w:val="00E10761"/>
    <w:rsid w:val="00E11D7A"/>
    <w:rsid w:val="00E11EEB"/>
    <w:rsid w:val="00E128F2"/>
    <w:rsid w:val="00E1437B"/>
    <w:rsid w:val="00E16463"/>
    <w:rsid w:val="00E20B83"/>
    <w:rsid w:val="00E2128D"/>
    <w:rsid w:val="00E217B4"/>
    <w:rsid w:val="00E26727"/>
    <w:rsid w:val="00E26970"/>
    <w:rsid w:val="00E27749"/>
    <w:rsid w:val="00E27791"/>
    <w:rsid w:val="00E319DB"/>
    <w:rsid w:val="00E31AFC"/>
    <w:rsid w:val="00E3409E"/>
    <w:rsid w:val="00E34F76"/>
    <w:rsid w:val="00E37BE5"/>
    <w:rsid w:val="00E418A7"/>
    <w:rsid w:val="00E41A27"/>
    <w:rsid w:val="00E442DA"/>
    <w:rsid w:val="00E44B66"/>
    <w:rsid w:val="00E44EDD"/>
    <w:rsid w:val="00E4608B"/>
    <w:rsid w:val="00E501D3"/>
    <w:rsid w:val="00E520A7"/>
    <w:rsid w:val="00E53A01"/>
    <w:rsid w:val="00E541B0"/>
    <w:rsid w:val="00E564C4"/>
    <w:rsid w:val="00E567C9"/>
    <w:rsid w:val="00E604C4"/>
    <w:rsid w:val="00E60809"/>
    <w:rsid w:val="00E61300"/>
    <w:rsid w:val="00E635B9"/>
    <w:rsid w:val="00E65D15"/>
    <w:rsid w:val="00E67EE5"/>
    <w:rsid w:val="00E7013A"/>
    <w:rsid w:val="00E74F5D"/>
    <w:rsid w:val="00E74F79"/>
    <w:rsid w:val="00E7602A"/>
    <w:rsid w:val="00E76034"/>
    <w:rsid w:val="00E80440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46A6"/>
    <w:rsid w:val="00E947E4"/>
    <w:rsid w:val="00E96A29"/>
    <w:rsid w:val="00E96FE6"/>
    <w:rsid w:val="00EA1D43"/>
    <w:rsid w:val="00EA4EC9"/>
    <w:rsid w:val="00EA5E0F"/>
    <w:rsid w:val="00EA6FE4"/>
    <w:rsid w:val="00EA748A"/>
    <w:rsid w:val="00EA7B1F"/>
    <w:rsid w:val="00EA7F4C"/>
    <w:rsid w:val="00EB1D47"/>
    <w:rsid w:val="00EB2317"/>
    <w:rsid w:val="00EB279B"/>
    <w:rsid w:val="00EB2ABB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04BA"/>
    <w:rsid w:val="00ED27C3"/>
    <w:rsid w:val="00ED33AE"/>
    <w:rsid w:val="00ED3775"/>
    <w:rsid w:val="00ED4A6D"/>
    <w:rsid w:val="00ED6D4A"/>
    <w:rsid w:val="00ED738C"/>
    <w:rsid w:val="00ED7918"/>
    <w:rsid w:val="00ED7E6A"/>
    <w:rsid w:val="00ED7FD3"/>
    <w:rsid w:val="00EE3663"/>
    <w:rsid w:val="00EE41C4"/>
    <w:rsid w:val="00EE76A9"/>
    <w:rsid w:val="00EE799E"/>
    <w:rsid w:val="00EE7CA8"/>
    <w:rsid w:val="00EE7FA7"/>
    <w:rsid w:val="00EF1093"/>
    <w:rsid w:val="00EF1FCB"/>
    <w:rsid w:val="00EF21C3"/>
    <w:rsid w:val="00EF2211"/>
    <w:rsid w:val="00EF492F"/>
    <w:rsid w:val="00EF6E2E"/>
    <w:rsid w:val="00F0030E"/>
    <w:rsid w:val="00F00CD1"/>
    <w:rsid w:val="00F01E6B"/>
    <w:rsid w:val="00F0241C"/>
    <w:rsid w:val="00F05759"/>
    <w:rsid w:val="00F10CB9"/>
    <w:rsid w:val="00F110D5"/>
    <w:rsid w:val="00F12351"/>
    <w:rsid w:val="00F1452C"/>
    <w:rsid w:val="00F16739"/>
    <w:rsid w:val="00F16DE2"/>
    <w:rsid w:val="00F2052B"/>
    <w:rsid w:val="00F20C99"/>
    <w:rsid w:val="00F21C79"/>
    <w:rsid w:val="00F2260F"/>
    <w:rsid w:val="00F242AD"/>
    <w:rsid w:val="00F247F2"/>
    <w:rsid w:val="00F265F7"/>
    <w:rsid w:val="00F27FA6"/>
    <w:rsid w:val="00F33DC8"/>
    <w:rsid w:val="00F34444"/>
    <w:rsid w:val="00F4275C"/>
    <w:rsid w:val="00F44A01"/>
    <w:rsid w:val="00F52339"/>
    <w:rsid w:val="00F5277A"/>
    <w:rsid w:val="00F532E8"/>
    <w:rsid w:val="00F537FF"/>
    <w:rsid w:val="00F55FD7"/>
    <w:rsid w:val="00F560FE"/>
    <w:rsid w:val="00F6111C"/>
    <w:rsid w:val="00F614C0"/>
    <w:rsid w:val="00F61647"/>
    <w:rsid w:val="00F647EC"/>
    <w:rsid w:val="00F657CF"/>
    <w:rsid w:val="00F709A5"/>
    <w:rsid w:val="00F713A3"/>
    <w:rsid w:val="00F71A8F"/>
    <w:rsid w:val="00F75330"/>
    <w:rsid w:val="00F76BD9"/>
    <w:rsid w:val="00F80318"/>
    <w:rsid w:val="00F80703"/>
    <w:rsid w:val="00F80948"/>
    <w:rsid w:val="00F811DE"/>
    <w:rsid w:val="00F81387"/>
    <w:rsid w:val="00F822E3"/>
    <w:rsid w:val="00F82866"/>
    <w:rsid w:val="00F84421"/>
    <w:rsid w:val="00F8449B"/>
    <w:rsid w:val="00F85691"/>
    <w:rsid w:val="00F87094"/>
    <w:rsid w:val="00F87AB3"/>
    <w:rsid w:val="00F90A5B"/>
    <w:rsid w:val="00F913DC"/>
    <w:rsid w:val="00F919B3"/>
    <w:rsid w:val="00F91DDA"/>
    <w:rsid w:val="00F9397A"/>
    <w:rsid w:val="00F93A37"/>
    <w:rsid w:val="00F94182"/>
    <w:rsid w:val="00F944D9"/>
    <w:rsid w:val="00F94DB3"/>
    <w:rsid w:val="00F96500"/>
    <w:rsid w:val="00FA413A"/>
    <w:rsid w:val="00FA4144"/>
    <w:rsid w:val="00FA4751"/>
    <w:rsid w:val="00FA4DDF"/>
    <w:rsid w:val="00FA5E71"/>
    <w:rsid w:val="00FA6E7F"/>
    <w:rsid w:val="00FA7114"/>
    <w:rsid w:val="00FB2379"/>
    <w:rsid w:val="00FB4B8A"/>
    <w:rsid w:val="00FB5127"/>
    <w:rsid w:val="00FB5152"/>
    <w:rsid w:val="00FB680E"/>
    <w:rsid w:val="00FB6A5E"/>
    <w:rsid w:val="00FC0065"/>
    <w:rsid w:val="00FC0A07"/>
    <w:rsid w:val="00FC3AEE"/>
    <w:rsid w:val="00FC6238"/>
    <w:rsid w:val="00FD33FC"/>
    <w:rsid w:val="00FD3730"/>
    <w:rsid w:val="00FD3924"/>
    <w:rsid w:val="00FD3ADE"/>
    <w:rsid w:val="00FD3B08"/>
    <w:rsid w:val="00FD4806"/>
    <w:rsid w:val="00FD534E"/>
    <w:rsid w:val="00FD56C7"/>
    <w:rsid w:val="00FD58F4"/>
    <w:rsid w:val="00FD5CBB"/>
    <w:rsid w:val="00FD6B74"/>
    <w:rsid w:val="00FE002E"/>
    <w:rsid w:val="00FE2398"/>
    <w:rsid w:val="00FE386B"/>
    <w:rsid w:val="00FE515A"/>
    <w:rsid w:val="00FE5624"/>
    <w:rsid w:val="00FE5D2C"/>
    <w:rsid w:val="00FE5FBF"/>
    <w:rsid w:val="00FE6C25"/>
    <w:rsid w:val="00FE6DFA"/>
    <w:rsid w:val="00FF033A"/>
    <w:rsid w:val="00FF0964"/>
    <w:rsid w:val="00FF16F2"/>
    <w:rsid w:val="00FF2B42"/>
    <w:rsid w:val="00FF3B7F"/>
    <w:rsid w:val="00FF61D9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BFC67F"/>
  <w15:chartTrackingRefBased/>
  <w15:docId w15:val="{62575F6A-809A-4587-B9FB-181B4ED17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0D5737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SP-5AIRPNAIUNRU-1830940522-1599</_dlc_DocId>
    <_dlc_DocIdUrl xmlns="71c5aaf6-e6ce-465b-b873-5148d2a4c105">
      <Url>https://nokia.sharepoint.com/sites/c5g/5gradio/_layouts/15/DocIdRedir.aspx?ID=SP-5AIRPNAIUNRU-1830940522-1599</Url>
      <Description>SP-5AIRPNAIUNRU-1830940522-1599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6" ma:contentTypeDescription="Create a new document." ma:contentTypeScope="" ma:versionID="2512cfc52e0dee5c26c659aab5bd17a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f5417f0a76b3d38cd954be05541786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ACFAD08-3718-4AB6-A172-AF769C7D9F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B4709C-30CC-4982-B79C-0DD6F62355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86AB78C-4F53-4B85-ACB9-E45E8ACC8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119</TotalTime>
  <Pages>2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Farag, Emad (Nokia - US/Murray Hill)</cp:lastModifiedBy>
  <cp:revision>7</cp:revision>
  <cp:lastPrinted>2016-09-26T06:54:00Z</cp:lastPrinted>
  <dcterms:created xsi:type="dcterms:W3CDTF">2017-08-01T16:00:00Z</dcterms:created>
  <dcterms:modified xsi:type="dcterms:W3CDTF">2017-08-10T21:25:00Z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c32a6199-b340-452e-8651-8813035e0174</vt:lpwstr>
  </property>
</Properties>
</file>